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41CF85" w14:textId="77777777" w:rsidR="00C573C6" w:rsidRDefault="00F13FC3" w:rsidP="00E21C61">
      <w:pPr>
        <w:pStyle w:val="DocumentCoverDate"/>
      </w:pPr>
    </w:p>
    <w:p w14:paraId="1EC30306" w14:textId="77777777" w:rsidR="00C573C6" w:rsidRDefault="00F13FC3" w:rsidP="00E21C61">
      <w:pPr>
        <w:pStyle w:val="DocumentCoverDate"/>
      </w:pPr>
    </w:p>
    <w:p w14:paraId="3A57D1A0" w14:textId="77777777" w:rsidR="009225C4" w:rsidRDefault="00F13FC3" w:rsidP="009F758E"/>
    <w:p w14:paraId="5611B5CC" w14:textId="77777777" w:rsidR="00B85A4B" w:rsidRPr="00B85A4B" w:rsidRDefault="00F13FC3" w:rsidP="00B85A4B">
      <w:pPr>
        <w:tabs>
          <w:tab w:val="left" w:pos="1929"/>
        </w:tabs>
        <w:sectPr w:rsidR="00B85A4B" w:rsidRPr="00B85A4B" w:rsidSect="005E527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382" w:right="1133" w:bottom="567" w:left="1134" w:header="426" w:footer="233" w:gutter="0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1CB530" wp14:editId="5C5FB100">
                <wp:simplePos x="0" y="0"/>
                <wp:positionH relativeFrom="margin">
                  <wp:posOffset>51435</wp:posOffset>
                </wp:positionH>
                <wp:positionV relativeFrom="paragraph">
                  <wp:posOffset>255270</wp:posOffset>
                </wp:positionV>
                <wp:extent cx="6139815" cy="4991100"/>
                <wp:effectExtent l="0" t="0" r="0" b="0"/>
                <wp:wrapSquare wrapText="bothSides"/>
                <wp:docPr id="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815" cy="4991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9E2EFD" w14:textId="77777777" w:rsidR="002F10F5" w:rsidRDefault="00F13FC3" w:rsidP="00E21C61">
                            <w:pPr>
                              <w:pStyle w:val="DocumentCoverTitle"/>
                            </w:pPr>
                            <w:r w:rsidRPr="001B4BE7">
                              <w:rPr>
                                <w:sz w:val="48"/>
                                <w:szCs w:val="14"/>
                              </w:rPr>
                              <w:t xml:space="preserve">Document ID: </w:t>
                            </w:r>
                            <w:r w:rsidRPr="001B4BE7">
                              <w:rPr>
                                <w:sz w:val="48"/>
                                <w:szCs w:val="14"/>
                              </w:rPr>
                              <w:fldChar w:fldCharType="begin"/>
                            </w:r>
                            <w:r w:rsidRPr="001B4BE7">
                              <w:rPr>
                                <w:sz w:val="48"/>
                                <w:szCs w:val="14"/>
                              </w:rPr>
                              <w:instrText xml:space="preserve"> DOCVARIABLE QPulse_DocNumber \* MERGEFORMAT </w:instrText>
                            </w:r>
                            <w:r w:rsidRPr="001B4BE7">
                              <w:rPr>
                                <w:sz w:val="48"/>
                                <w:szCs w:val="14"/>
                              </w:rPr>
                              <w:fldChar w:fldCharType="separate"/>
                            </w:r>
                            <w:r>
                              <w:rPr>
                                <w:sz w:val="48"/>
                                <w:szCs w:val="14"/>
                              </w:rPr>
                              <w:t>190</w:t>
                            </w:r>
                            <w:r w:rsidRPr="001B4BE7">
                              <w:rPr>
                                <w:sz w:val="48"/>
                                <w:szCs w:val="14"/>
                              </w:rPr>
                              <w:fldChar w:fldCharType="end"/>
                            </w:r>
                            <w:r>
                              <w:br/>
                            </w:r>
                          </w:p>
                          <w:p w14:paraId="147D4860" w14:textId="77777777" w:rsidR="002F10F5" w:rsidRPr="00EC39E6" w:rsidRDefault="00F13FC3" w:rsidP="00E21C61">
                            <w:pPr>
                              <w:pStyle w:val="DocumentCoverTitle"/>
                            </w:pPr>
                            <w:r>
                              <w:t>CPI GMP Operations Supplier Questionnaire</w:t>
                            </w:r>
                            <w:r>
                              <w:br/>
                            </w:r>
                          </w:p>
                          <w:p w14:paraId="254E41A6" w14:textId="77777777" w:rsidR="002F10F5" w:rsidRDefault="00F13FC3" w:rsidP="00AF1AF0">
                            <w:pPr>
                              <w:pStyle w:val="Ref-Lvl1"/>
                              <w:numPr>
                                <w:ilvl w:val="0"/>
                                <w:numId w:val="0"/>
                              </w:numPr>
                            </w:pPr>
                          </w:p>
                          <w:p w14:paraId="46394EAD" w14:textId="77777777" w:rsidR="002F10F5" w:rsidRPr="00496811" w:rsidRDefault="00F13FC3" w:rsidP="004261FC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  <w:r w:rsidRPr="00496811">
                              <w:rPr>
                                <w:sz w:val="20"/>
                                <w:szCs w:val="18"/>
                              </w:rPr>
                              <w:t>The purpose of this questionnaire is to evaluate the named company as an approved supplier to CPI GMP operations.</w:t>
                            </w:r>
                          </w:p>
                          <w:p w14:paraId="1F8C26BB" w14:textId="77777777" w:rsidR="002F10F5" w:rsidRPr="00496811" w:rsidRDefault="00F13FC3" w:rsidP="004261FC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  <w:r w:rsidRPr="00496811">
                              <w:rPr>
                                <w:sz w:val="20"/>
                                <w:szCs w:val="18"/>
                              </w:rPr>
                              <w:t>All information provided in this questionnair</w:t>
                            </w:r>
                            <w:r w:rsidRPr="00496811">
                              <w:rPr>
                                <w:sz w:val="20"/>
                                <w:szCs w:val="18"/>
                              </w:rPr>
                              <w:t>e will be treated in the strictest of confidence within the terms specified within the Confidentiality agreement between CPI and the named company.</w:t>
                            </w:r>
                          </w:p>
                          <w:p w14:paraId="5EB68C47" w14:textId="77777777" w:rsidR="002F10F5" w:rsidRPr="00EC39E6" w:rsidRDefault="00F13FC3" w:rsidP="0051096C">
                            <w:pPr>
                              <w:pStyle w:val="DocumentCoverDate"/>
                            </w:pPr>
                          </w:p>
                        </w:txbxContent>
                      </wps:txbx>
                      <wps:bodyPr rot="0" vert="horz" wrap="square" lIns="0" tIns="45720" rIns="91440" bIns="4572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1CB530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4.05pt;margin-top:20.1pt;width:483.45pt;height:39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" filled="f" stroked="f">
                <v:textbox inset="0">
                  <w:txbxContent>
                    <w:p w14:paraId="099E2EFD" w14:textId="77777777" w:rsidR="002F10F5" w:rsidRDefault="00F13FC3" w:rsidP="00E21C61">
                      <w:pPr>
                        <w:pStyle w:val="DocumentCoverTitle"/>
                      </w:pPr>
                      <w:r w:rsidRPr="001B4BE7">
                        <w:rPr>
                          <w:sz w:val="48"/>
                          <w:szCs w:val="14"/>
                        </w:rPr>
                        <w:t xml:space="preserve">Document ID: </w:t>
                      </w:r>
                      <w:r w:rsidRPr="001B4BE7">
                        <w:rPr>
                          <w:sz w:val="48"/>
                          <w:szCs w:val="14"/>
                        </w:rPr>
                        <w:fldChar w:fldCharType="begin"/>
                      </w:r>
                      <w:r w:rsidRPr="001B4BE7">
                        <w:rPr>
                          <w:sz w:val="48"/>
                          <w:szCs w:val="14"/>
                        </w:rPr>
                        <w:instrText xml:space="preserve"> DOCVARIABLE QPulse_DocNumber \* MERGEFORMAT </w:instrText>
                      </w:r>
                      <w:r w:rsidRPr="001B4BE7">
                        <w:rPr>
                          <w:sz w:val="48"/>
                          <w:szCs w:val="14"/>
                        </w:rPr>
                        <w:fldChar w:fldCharType="separate"/>
                      </w:r>
                      <w:r>
                        <w:rPr>
                          <w:sz w:val="48"/>
                          <w:szCs w:val="14"/>
                        </w:rPr>
                        <w:t>190</w:t>
                      </w:r>
                      <w:r w:rsidRPr="001B4BE7">
                        <w:rPr>
                          <w:sz w:val="48"/>
                          <w:szCs w:val="14"/>
                        </w:rPr>
                        <w:fldChar w:fldCharType="end"/>
                      </w:r>
                      <w:r>
                        <w:br/>
                      </w:r>
                    </w:p>
                    <w:p w14:paraId="147D4860" w14:textId="77777777" w:rsidR="002F10F5" w:rsidRPr="00EC39E6" w:rsidRDefault="00F13FC3" w:rsidP="00E21C61">
                      <w:pPr>
                        <w:pStyle w:val="DocumentCoverTitle"/>
                      </w:pPr>
                      <w:r>
                        <w:t>CPI GMP Operations Supplier Questionnaire</w:t>
                      </w:r>
                      <w:r>
                        <w:br/>
                      </w:r>
                    </w:p>
                    <w:p w14:paraId="254E41A6" w14:textId="77777777" w:rsidR="002F10F5" w:rsidRDefault="00F13FC3" w:rsidP="00AF1AF0">
                      <w:pPr>
                        <w:pStyle w:val="Ref-Lvl1"/>
                        <w:numPr>
                          <w:ilvl w:val="0"/>
                          <w:numId w:val="0"/>
                        </w:numPr>
                      </w:pPr>
                    </w:p>
                    <w:p w14:paraId="46394EAD" w14:textId="77777777" w:rsidR="002F10F5" w:rsidRPr="00496811" w:rsidRDefault="00F13FC3" w:rsidP="004261FC">
                      <w:pPr>
                        <w:rPr>
                          <w:sz w:val="20"/>
                          <w:szCs w:val="18"/>
                        </w:rPr>
                      </w:pPr>
                      <w:r w:rsidRPr="00496811">
                        <w:rPr>
                          <w:sz w:val="20"/>
                          <w:szCs w:val="18"/>
                        </w:rPr>
                        <w:t>The purpose of this questionnaire is to evaluate the named company as an approved supplier to CPI GMP operations.</w:t>
                      </w:r>
                    </w:p>
                    <w:p w14:paraId="1F8C26BB" w14:textId="77777777" w:rsidR="002F10F5" w:rsidRPr="00496811" w:rsidRDefault="00F13FC3" w:rsidP="004261FC">
                      <w:pPr>
                        <w:rPr>
                          <w:sz w:val="20"/>
                          <w:szCs w:val="18"/>
                        </w:rPr>
                      </w:pPr>
                      <w:r w:rsidRPr="00496811">
                        <w:rPr>
                          <w:sz w:val="20"/>
                          <w:szCs w:val="18"/>
                        </w:rPr>
                        <w:t>All information provided in this questionnair</w:t>
                      </w:r>
                      <w:r w:rsidRPr="00496811">
                        <w:rPr>
                          <w:sz w:val="20"/>
                          <w:szCs w:val="18"/>
                        </w:rPr>
                        <w:t>e will be treated in the strictest of confidence within the terms specified within the Confidentiality agreement between CPI and the named company.</w:t>
                      </w:r>
                    </w:p>
                    <w:p w14:paraId="5EB68C47" w14:textId="77777777" w:rsidR="002F10F5" w:rsidRPr="00EC39E6" w:rsidRDefault="00F13FC3" w:rsidP="0051096C">
                      <w:pPr>
                        <w:pStyle w:val="DocumentCoverDate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tab/>
      </w:r>
    </w:p>
    <w:p w14:paraId="007848AD" w14:textId="77777777" w:rsidR="00EC39E6" w:rsidRPr="00EC39E6" w:rsidRDefault="00F13FC3" w:rsidP="00E21C61"/>
    <w:p w14:paraId="2188C81A" w14:textId="77777777" w:rsidR="00602D0F" w:rsidRDefault="00F13FC3" w:rsidP="00496811">
      <w:pPr>
        <w:pStyle w:val="Ref-Lvl1"/>
        <w:numPr>
          <w:ilvl w:val="0"/>
          <w:numId w:val="0"/>
        </w:numPr>
        <w:spacing w:before="0"/>
        <w:ind w:left="567" w:hanging="567"/>
      </w:pPr>
      <w:bookmarkStart w:id="0" w:name="_Hlk40175087"/>
      <w:r>
        <w:t>Instructions</w:t>
      </w:r>
    </w:p>
    <w:bookmarkEnd w:id="0"/>
    <w:p w14:paraId="17714A37" w14:textId="77777777" w:rsidR="00E21C61" w:rsidRPr="00496811" w:rsidRDefault="00F13FC3" w:rsidP="00865A3B">
      <w:pPr>
        <w:pStyle w:val="Ref-Lvl2"/>
        <w:numPr>
          <w:ilvl w:val="0"/>
          <w:numId w:val="0"/>
        </w:numPr>
        <w:rPr>
          <w:sz w:val="20"/>
          <w:szCs w:val="20"/>
        </w:rPr>
      </w:pPr>
      <w:r w:rsidRPr="00496811">
        <w:rPr>
          <w:sz w:val="20"/>
          <w:szCs w:val="20"/>
        </w:rPr>
        <w:t xml:space="preserve">Complete all sections on the questionnaire (Section 1 is to be completed by </w:t>
      </w:r>
      <w:r w:rsidRPr="00496811">
        <w:rPr>
          <w:sz w:val="20"/>
          <w:szCs w:val="20"/>
        </w:rPr>
        <w:t>CPI, please check all information is correct).</w:t>
      </w:r>
    </w:p>
    <w:p w14:paraId="7038EADE" w14:textId="77777777" w:rsidR="003573CB" w:rsidRPr="00496811" w:rsidRDefault="00F13FC3" w:rsidP="003573CB">
      <w:pPr>
        <w:spacing w:after="0"/>
        <w:jc w:val="both"/>
        <w:rPr>
          <w:color w:val="auto"/>
          <w:sz w:val="20"/>
          <w:szCs w:val="20"/>
          <w:lang w:eastAsia="en-US"/>
        </w:rPr>
      </w:pPr>
      <w:r w:rsidRPr="00496811">
        <w:rPr>
          <w:color w:val="auto"/>
          <w:sz w:val="20"/>
          <w:szCs w:val="20"/>
          <w:lang w:eastAsia="en-US"/>
        </w:rPr>
        <w:t>Any sections that are not applicable should be indicated with ‘N/A’.</w:t>
      </w:r>
    </w:p>
    <w:p w14:paraId="529748C3" w14:textId="77777777" w:rsidR="003573CB" w:rsidRPr="00496811" w:rsidRDefault="00F13FC3" w:rsidP="003573CB">
      <w:pPr>
        <w:spacing w:after="0"/>
        <w:jc w:val="both"/>
        <w:rPr>
          <w:color w:val="auto"/>
          <w:sz w:val="20"/>
          <w:szCs w:val="20"/>
          <w:lang w:eastAsia="en-US"/>
        </w:rPr>
      </w:pPr>
    </w:p>
    <w:p w14:paraId="10CF37AF" w14:textId="77777777" w:rsidR="003573CB" w:rsidRPr="00496811" w:rsidRDefault="00F13FC3" w:rsidP="003573CB">
      <w:pPr>
        <w:spacing w:after="0"/>
        <w:jc w:val="both"/>
        <w:rPr>
          <w:color w:val="auto"/>
          <w:sz w:val="20"/>
          <w:szCs w:val="20"/>
          <w:lang w:eastAsia="en-US"/>
        </w:rPr>
      </w:pPr>
      <w:r w:rsidRPr="00496811">
        <w:rPr>
          <w:color w:val="auto"/>
          <w:sz w:val="20"/>
          <w:szCs w:val="20"/>
          <w:lang w:eastAsia="en-US"/>
        </w:rPr>
        <w:t xml:space="preserve">Select the appropriate answer by </w:t>
      </w:r>
      <w:r>
        <w:rPr>
          <w:color w:val="auto"/>
          <w:sz w:val="20"/>
          <w:szCs w:val="20"/>
          <w:lang w:eastAsia="en-US"/>
        </w:rPr>
        <w:t>selecting</w:t>
      </w:r>
      <w:r w:rsidRPr="00496811">
        <w:rPr>
          <w:color w:val="auto"/>
          <w:sz w:val="20"/>
          <w:szCs w:val="20"/>
          <w:lang w:eastAsia="en-US"/>
        </w:rPr>
        <w:t xml:space="preserve"> </w:t>
      </w:r>
      <w:r w:rsidRPr="00496811">
        <w:rPr>
          <w:color w:val="auto"/>
          <w:sz w:val="20"/>
          <w:szCs w:val="20"/>
          <w:lang w:eastAsia="en-US"/>
        </w:rPr>
        <w:t xml:space="preserve">the relevant </w:t>
      </w:r>
      <w:r>
        <w:rPr>
          <w:color w:val="auto"/>
          <w:sz w:val="20"/>
          <w:szCs w:val="20"/>
          <w:lang w:eastAsia="en-US"/>
        </w:rPr>
        <w:t>response</w:t>
      </w:r>
      <w:r>
        <w:rPr>
          <w:color w:val="auto"/>
          <w:sz w:val="20"/>
          <w:szCs w:val="20"/>
          <w:lang w:eastAsia="en-US"/>
        </w:rPr>
        <w:t xml:space="preserve"> </w:t>
      </w:r>
      <w:r w:rsidRPr="001F7AAB">
        <w:rPr>
          <w:color w:val="auto"/>
          <w:sz w:val="20"/>
          <w:szCs w:val="20"/>
          <w:lang w:eastAsia="en-US"/>
        </w:rPr>
        <w:t>that best describes your organisation</w:t>
      </w:r>
      <w:r>
        <w:rPr>
          <w:color w:val="auto"/>
          <w:sz w:val="20"/>
          <w:szCs w:val="20"/>
          <w:lang w:eastAsia="en-US"/>
        </w:rPr>
        <w:t xml:space="preserve"> in each </w:t>
      </w:r>
      <w:r w:rsidRPr="00496811">
        <w:rPr>
          <w:color w:val="auto"/>
          <w:sz w:val="20"/>
          <w:szCs w:val="20"/>
          <w:lang w:eastAsia="en-US"/>
        </w:rPr>
        <w:t xml:space="preserve">box.  </w:t>
      </w:r>
    </w:p>
    <w:p w14:paraId="7897FC0D" w14:textId="77777777" w:rsidR="003573CB" w:rsidRPr="00496811" w:rsidRDefault="00F13FC3" w:rsidP="003573CB">
      <w:pPr>
        <w:spacing w:after="0"/>
        <w:jc w:val="both"/>
        <w:rPr>
          <w:color w:val="auto"/>
          <w:sz w:val="20"/>
          <w:szCs w:val="20"/>
          <w:lang w:eastAsia="en-US"/>
        </w:rPr>
      </w:pPr>
    </w:p>
    <w:p w14:paraId="79AD89DC" w14:textId="77777777" w:rsidR="003573CB" w:rsidRPr="00496811" w:rsidRDefault="00F13FC3" w:rsidP="003573CB">
      <w:pPr>
        <w:spacing w:after="0"/>
        <w:jc w:val="both"/>
        <w:rPr>
          <w:color w:val="auto"/>
          <w:sz w:val="20"/>
          <w:szCs w:val="20"/>
          <w:lang w:eastAsia="en-US"/>
        </w:rPr>
      </w:pPr>
      <w:r w:rsidRPr="00496811">
        <w:rPr>
          <w:color w:val="auto"/>
          <w:sz w:val="20"/>
          <w:szCs w:val="20"/>
          <w:lang w:eastAsia="en-US"/>
        </w:rPr>
        <w:t>Additional information to support the response should be recorded in the comments section or additional section at the end of the questionnaire.</w:t>
      </w:r>
    </w:p>
    <w:p w14:paraId="118EC8F7" w14:textId="77777777" w:rsidR="003573CB" w:rsidRPr="00496811" w:rsidRDefault="00F13FC3" w:rsidP="003573CB">
      <w:pPr>
        <w:spacing w:after="0"/>
        <w:jc w:val="both"/>
        <w:rPr>
          <w:color w:val="auto"/>
          <w:sz w:val="20"/>
          <w:szCs w:val="20"/>
          <w:lang w:eastAsia="en-US"/>
        </w:rPr>
      </w:pPr>
    </w:p>
    <w:p w14:paraId="2DC071F1" w14:textId="77777777" w:rsidR="003573CB" w:rsidRPr="00496811" w:rsidRDefault="00F13FC3" w:rsidP="003573CB">
      <w:pPr>
        <w:spacing w:after="0"/>
        <w:jc w:val="both"/>
        <w:rPr>
          <w:b/>
          <w:color w:val="auto"/>
          <w:sz w:val="20"/>
          <w:szCs w:val="20"/>
          <w:lang w:eastAsia="en-US"/>
        </w:rPr>
      </w:pPr>
      <w:r w:rsidRPr="00496811">
        <w:rPr>
          <w:b/>
          <w:color w:val="auto"/>
          <w:sz w:val="20"/>
          <w:szCs w:val="20"/>
          <w:lang w:eastAsia="en-US"/>
        </w:rPr>
        <w:t>Wherever possible, documentary evidence, for ex</w:t>
      </w:r>
      <w:r w:rsidRPr="00496811">
        <w:rPr>
          <w:b/>
          <w:color w:val="auto"/>
          <w:sz w:val="20"/>
          <w:szCs w:val="20"/>
          <w:lang w:eastAsia="en-US"/>
        </w:rPr>
        <w:t>ample, copies of certificates, SOP’s, records, documents etc, should be returned with the questionnaire to support the response given.</w:t>
      </w:r>
    </w:p>
    <w:p w14:paraId="4ADFE598" w14:textId="77777777" w:rsidR="003573CB" w:rsidRPr="00496811" w:rsidRDefault="00F13FC3" w:rsidP="003573CB">
      <w:pPr>
        <w:spacing w:after="0"/>
        <w:jc w:val="both"/>
        <w:rPr>
          <w:color w:val="auto"/>
          <w:sz w:val="20"/>
          <w:szCs w:val="20"/>
          <w:lang w:eastAsia="en-US"/>
        </w:rPr>
      </w:pPr>
    </w:p>
    <w:p w14:paraId="0A77D728" w14:textId="77777777" w:rsidR="003573CB" w:rsidRPr="00496811" w:rsidRDefault="00F13FC3" w:rsidP="003573CB">
      <w:pPr>
        <w:spacing w:after="0"/>
        <w:jc w:val="both"/>
        <w:rPr>
          <w:color w:val="auto"/>
          <w:sz w:val="20"/>
          <w:szCs w:val="20"/>
          <w:lang w:eastAsia="en-US"/>
        </w:rPr>
      </w:pPr>
      <w:r w:rsidRPr="00496811">
        <w:rPr>
          <w:color w:val="auto"/>
          <w:sz w:val="20"/>
          <w:szCs w:val="20"/>
          <w:lang w:eastAsia="en-US"/>
        </w:rPr>
        <w:t>If you have any questions, please do not hesitate to contact us</w:t>
      </w:r>
      <w:r w:rsidRPr="00496811">
        <w:rPr>
          <w:color w:val="auto"/>
          <w:sz w:val="20"/>
          <w:szCs w:val="20"/>
          <w:lang w:eastAsia="en-US"/>
        </w:rPr>
        <w:t xml:space="preserve"> via your </w:t>
      </w:r>
      <w:r w:rsidRPr="00496811">
        <w:rPr>
          <w:color w:val="auto"/>
          <w:sz w:val="20"/>
          <w:szCs w:val="20"/>
          <w:lang w:eastAsia="en-US"/>
        </w:rPr>
        <w:t>quality contact or</w:t>
      </w:r>
      <w:r w:rsidRPr="00496811">
        <w:rPr>
          <w:color w:val="auto"/>
          <w:sz w:val="20"/>
          <w:szCs w:val="20"/>
          <w:lang w:eastAsia="en-US"/>
        </w:rPr>
        <w:t xml:space="preserve"> at the </w:t>
      </w:r>
      <w:r w:rsidRPr="00496811">
        <w:rPr>
          <w:color w:val="auto"/>
          <w:sz w:val="20"/>
          <w:szCs w:val="20"/>
          <w:lang w:eastAsia="en-US"/>
        </w:rPr>
        <w:t xml:space="preserve">following email </w:t>
      </w:r>
      <w:r w:rsidRPr="00496811">
        <w:rPr>
          <w:color w:val="auto"/>
          <w:sz w:val="20"/>
          <w:szCs w:val="20"/>
          <w:lang w:eastAsia="en-US"/>
        </w:rPr>
        <w:t>addre</w:t>
      </w:r>
      <w:r w:rsidRPr="00496811">
        <w:rPr>
          <w:color w:val="auto"/>
          <w:sz w:val="20"/>
          <w:szCs w:val="20"/>
          <w:lang w:eastAsia="en-US"/>
        </w:rPr>
        <w:t>ss</w:t>
      </w:r>
      <w:r w:rsidRPr="00496811">
        <w:rPr>
          <w:color w:val="auto"/>
          <w:sz w:val="20"/>
          <w:szCs w:val="20"/>
          <w:lang w:eastAsia="en-US"/>
        </w:rPr>
        <w:t>;</w:t>
      </w:r>
    </w:p>
    <w:p w14:paraId="3285D254" w14:textId="77777777" w:rsidR="00355298" w:rsidRPr="00496811" w:rsidRDefault="00F13FC3" w:rsidP="003573CB">
      <w:pPr>
        <w:spacing w:after="0"/>
        <w:jc w:val="both"/>
        <w:rPr>
          <w:color w:val="auto"/>
          <w:sz w:val="20"/>
          <w:szCs w:val="20"/>
          <w:lang w:eastAsia="en-US"/>
        </w:rPr>
      </w:pPr>
    </w:p>
    <w:p w14:paraId="52E2AE37" w14:textId="77777777" w:rsidR="006F4F3F" w:rsidRPr="00496811" w:rsidRDefault="00F13FC3" w:rsidP="00D40AAE">
      <w:pPr>
        <w:spacing w:after="0"/>
        <w:jc w:val="both"/>
        <w:rPr>
          <w:color w:val="auto"/>
          <w:sz w:val="20"/>
          <w:szCs w:val="20"/>
          <w:lang w:eastAsia="en-US"/>
        </w:rPr>
      </w:pPr>
      <w:hyperlink r:id="rId17" w:history="1">
        <w:r w:rsidRPr="00496811">
          <w:rPr>
            <w:rStyle w:val="Hyperlink"/>
            <w:sz w:val="20"/>
            <w:szCs w:val="20"/>
            <w:lang w:eastAsia="en-US"/>
          </w:rPr>
          <w:t>cpi.quality@uk-cpi.com</w:t>
        </w:r>
      </w:hyperlink>
    </w:p>
    <w:p w14:paraId="5D425BAE" w14:textId="77777777" w:rsidR="00732425" w:rsidRPr="001E6B34" w:rsidRDefault="00F13FC3">
      <w:pPr>
        <w:spacing w:after="200" w:line="276" w:lineRule="auto"/>
        <w:rPr>
          <w:color w:val="auto"/>
          <w:szCs w:val="19"/>
          <w:lang w:eastAsia="en-US"/>
        </w:rPr>
      </w:pPr>
      <w:r w:rsidRPr="001E6B34">
        <w:rPr>
          <w:color w:val="auto"/>
          <w:szCs w:val="19"/>
          <w:lang w:eastAsia="en-US"/>
        </w:rPr>
        <w:br w:type="page"/>
      </w:r>
    </w:p>
    <w:p w14:paraId="55C40B09" w14:textId="77777777" w:rsidR="00EE2AB6" w:rsidRPr="00496811" w:rsidRDefault="00F13FC3" w:rsidP="00EE2AB6">
      <w:pPr>
        <w:spacing w:after="0"/>
        <w:rPr>
          <w:b/>
          <w:color w:val="auto"/>
          <w:sz w:val="20"/>
          <w:szCs w:val="20"/>
          <w:lang w:eastAsia="en-US"/>
        </w:rPr>
      </w:pPr>
      <w:r w:rsidRPr="00496811">
        <w:rPr>
          <w:b/>
          <w:color w:val="auto"/>
          <w:sz w:val="20"/>
          <w:szCs w:val="20"/>
          <w:lang w:eastAsia="en-US"/>
        </w:rPr>
        <w:lastRenderedPageBreak/>
        <w:t xml:space="preserve">PART 1 – TO BE COMPLETED BY </w:t>
      </w:r>
      <w:r w:rsidRPr="00496811">
        <w:rPr>
          <w:b/>
          <w:color w:val="auto"/>
          <w:sz w:val="20"/>
          <w:szCs w:val="20"/>
          <w:lang w:eastAsia="en-US"/>
        </w:rPr>
        <w:t>CPI</w:t>
      </w:r>
      <w:r w:rsidRPr="00496811">
        <w:rPr>
          <w:b/>
          <w:color w:val="auto"/>
          <w:sz w:val="20"/>
          <w:szCs w:val="20"/>
          <w:lang w:eastAsia="en-US"/>
        </w:rPr>
        <w:t xml:space="preserve"> </w:t>
      </w:r>
    </w:p>
    <w:p w14:paraId="5CE83687" w14:textId="77777777" w:rsidR="00EE2AB6" w:rsidRPr="00AF1AF0" w:rsidRDefault="00F13FC3" w:rsidP="00EE2AB6">
      <w:pPr>
        <w:spacing w:after="0"/>
        <w:rPr>
          <w:color w:val="auto"/>
          <w:sz w:val="24"/>
          <w:szCs w:val="24"/>
          <w:lang w:eastAsia="en-US"/>
        </w:rPr>
      </w:pPr>
    </w:p>
    <w:tbl>
      <w:tblPr>
        <w:tblStyle w:val="TableGrid3"/>
        <w:tblW w:w="5000" w:type="pct"/>
        <w:tblLook w:val="01E0" w:firstRow="1" w:lastRow="1" w:firstColumn="1" w:lastColumn="1" w:noHBand="0" w:noVBand="0"/>
      </w:tblPr>
      <w:tblGrid>
        <w:gridCol w:w="2386"/>
        <w:gridCol w:w="1570"/>
        <w:gridCol w:w="445"/>
        <w:gridCol w:w="3154"/>
        <w:gridCol w:w="2074"/>
      </w:tblGrid>
      <w:tr w:rsidR="00400EF0" w14:paraId="0E40F869" w14:textId="77777777" w:rsidTr="00BF6C1B">
        <w:trPr>
          <w:trHeight w:val="576"/>
        </w:trPr>
        <w:tc>
          <w:tcPr>
            <w:tcW w:w="5000" w:type="pct"/>
            <w:gridSpan w:val="5"/>
            <w:shd w:val="clear" w:color="auto" w:fill="C0C0C0"/>
          </w:tcPr>
          <w:p w14:paraId="5380C636" w14:textId="77777777" w:rsidR="00EE2AB6" w:rsidRPr="00496811" w:rsidRDefault="00F13FC3" w:rsidP="00496811">
            <w:pPr>
              <w:spacing w:before="60" w:after="0"/>
              <w:rPr>
                <w:b/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b/>
                <w:color w:val="auto"/>
                <w:sz w:val="20"/>
                <w:szCs w:val="20"/>
                <w:lang w:eastAsia="en-US"/>
              </w:rPr>
              <w:t>Supplier Company Details</w:t>
            </w:r>
          </w:p>
        </w:tc>
      </w:tr>
      <w:tr w:rsidR="00400EF0" w14:paraId="539C9BF2" w14:textId="77777777" w:rsidTr="00BF6C1B">
        <w:trPr>
          <w:trHeight w:val="576"/>
        </w:trPr>
        <w:tc>
          <w:tcPr>
            <w:tcW w:w="2285" w:type="pct"/>
            <w:gridSpan w:val="3"/>
          </w:tcPr>
          <w:p w14:paraId="6D86921C" w14:textId="77777777" w:rsidR="00EE2AB6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Company name: </w:t>
            </w:r>
          </w:p>
          <w:sdt>
            <w:sdtPr>
              <w:rPr>
                <w:color w:val="auto"/>
                <w:sz w:val="20"/>
                <w:szCs w:val="20"/>
                <w:lang w:eastAsia="en-US"/>
              </w:rPr>
              <w:id w:val="-862430160"/>
              <w:placeholder>
                <w:docPart w:val="DefaultPlaceholder_-1854013440"/>
              </w:placeholder>
              <w:showingPlcHdr/>
            </w:sdtPr>
            <w:sdtEndPr/>
            <w:sdtContent>
              <w:bookmarkStart w:id="1" w:name="_GoBack" w:displacedByCustomXml="prev"/>
              <w:p w14:paraId="5EA01E54" w14:textId="77777777" w:rsidR="00184CB6" w:rsidRPr="00496811" w:rsidRDefault="00F13FC3" w:rsidP="00EE2AB6">
                <w:pPr>
                  <w:spacing w:before="60" w:after="60"/>
                  <w:rPr>
                    <w:color w:val="auto"/>
                    <w:sz w:val="20"/>
                    <w:szCs w:val="20"/>
                    <w:lang w:eastAsia="en-US"/>
                  </w:rPr>
                </w:pPr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p>
              <w:bookmarkEnd w:id="1" w:displacedByCustomXml="next"/>
            </w:sdtContent>
          </w:sdt>
        </w:tc>
        <w:tc>
          <w:tcPr>
            <w:tcW w:w="2715" w:type="pct"/>
            <w:gridSpan w:val="2"/>
          </w:tcPr>
          <w:p w14:paraId="3FB8548F" w14:textId="77777777" w:rsidR="00EE2AB6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Primary Contact:</w:t>
            </w:r>
          </w:p>
          <w:sdt>
            <w:sdtPr>
              <w:rPr>
                <w:color w:val="auto"/>
                <w:sz w:val="20"/>
                <w:szCs w:val="20"/>
                <w:lang w:eastAsia="en-US"/>
              </w:rPr>
              <w:id w:val="123748486"/>
              <w:placeholder>
                <w:docPart w:val="D739DBC97CEA4E00B6708BEF40338622"/>
              </w:placeholder>
              <w:showingPlcHdr/>
            </w:sdtPr>
            <w:sdtEndPr/>
            <w:sdtContent>
              <w:p w14:paraId="1D90B5D6" w14:textId="77777777" w:rsidR="00BF6C1B" w:rsidRPr="00496811" w:rsidRDefault="00F13FC3" w:rsidP="00EE2AB6">
                <w:pPr>
                  <w:spacing w:before="60" w:after="60"/>
                  <w:rPr>
                    <w:sz w:val="20"/>
                    <w:szCs w:val="20"/>
                    <w:lang w:eastAsia="en-US"/>
                  </w:rPr>
                </w:pPr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p>
            </w:sdtContent>
          </w:sdt>
        </w:tc>
      </w:tr>
      <w:tr w:rsidR="00400EF0" w14:paraId="3DB2757F" w14:textId="77777777" w:rsidTr="00496811">
        <w:trPr>
          <w:trHeight w:val="818"/>
        </w:trPr>
        <w:tc>
          <w:tcPr>
            <w:tcW w:w="5000" w:type="pct"/>
            <w:gridSpan w:val="5"/>
          </w:tcPr>
          <w:p w14:paraId="3A177E83" w14:textId="77777777" w:rsidR="00EE2AB6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Address:</w:t>
            </w:r>
          </w:p>
          <w:sdt>
            <w:sdtPr>
              <w:rPr>
                <w:color w:val="auto"/>
                <w:sz w:val="20"/>
                <w:szCs w:val="20"/>
                <w:lang w:eastAsia="en-US"/>
              </w:rPr>
              <w:id w:val="-1403750540"/>
              <w:placeholder>
                <w:docPart w:val="DefaultPlaceholder_-1854013440"/>
              </w:placeholder>
              <w:showingPlcHdr/>
            </w:sdtPr>
            <w:sdtEndPr/>
            <w:sdtContent>
              <w:p w14:paraId="325D3B23" w14:textId="77777777" w:rsidR="00EE2AB6" w:rsidRPr="00496811" w:rsidRDefault="00F13FC3" w:rsidP="00EE2AB6">
                <w:pPr>
                  <w:spacing w:before="60" w:after="60"/>
                  <w:rPr>
                    <w:color w:val="auto"/>
                    <w:sz w:val="20"/>
                    <w:szCs w:val="20"/>
                    <w:lang w:eastAsia="en-US"/>
                  </w:rPr>
                </w:pPr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p>
            </w:sdtContent>
          </w:sdt>
        </w:tc>
      </w:tr>
      <w:tr w:rsidR="00400EF0" w14:paraId="4BC35082" w14:textId="77777777" w:rsidTr="00BF6C1B">
        <w:trPr>
          <w:trHeight w:val="576"/>
        </w:trPr>
        <w:tc>
          <w:tcPr>
            <w:tcW w:w="2285" w:type="pct"/>
            <w:gridSpan w:val="3"/>
          </w:tcPr>
          <w:p w14:paraId="0252636E" w14:textId="77777777" w:rsidR="00A46B6F" w:rsidRPr="00496811" w:rsidRDefault="00F13FC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Telephone: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ab/>
            </w: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id w:val="2031222864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2715" w:type="pct"/>
            <w:gridSpan w:val="2"/>
          </w:tcPr>
          <w:p w14:paraId="2DBD21B8" w14:textId="77777777" w:rsidR="00EE2AB6" w:rsidRPr="00496811" w:rsidRDefault="00F13FC3" w:rsidP="00BF6C1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Company website: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ab/>
            </w: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id w:val="43972255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  <w:tr w:rsidR="00400EF0" w14:paraId="22E13750" w14:textId="77777777" w:rsidTr="00BF6C1B">
        <w:trPr>
          <w:trHeight w:val="576"/>
        </w:trPr>
        <w:tc>
          <w:tcPr>
            <w:tcW w:w="5000" w:type="pct"/>
            <w:gridSpan w:val="5"/>
          </w:tcPr>
          <w:p w14:paraId="1EF472B4" w14:textId="77777777" w:rsidR="00BF6C1B" w:rsidRPr="00496811" w:rsidRDefault="00F13FC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E-mail address: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ab/>
            </w: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id w:val="533919589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  <w:tr w:rsidR="00400EF0" w14:paraId="512C81D6" w14:textId="77777777" w:rsidTr="00BF6C1B">
        <w:trPr>
          <w:trHeight w:val="576"/>
        </w:trPr>
        <w:tc>
          <w:tcPr>
            <w:tcW w:w="5000" w:type="pct"/>
            <w:gridSpan w:val="5"/>
          </w:tcPr>
          <w:p w14:paraId="3513BC53" w14:textId="77777777" w:rsidR="00EE2AB6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Parent/Holding company: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ab/>
            </w: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id w:val="155542084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  <w:tr w:rsidR="00400EF0" w14:paraId="7B1792B6" w14:textId="77777777" w:rsidTr="00BF6C1B">
        <w:trPr>
          <w:trHeight w:val="576"/>
        </w:trPr>
        <w:tc>
          <w:tcPr>
            <w:tcW w:w="5000" w:type="pct"/>
            <w:gridSpan w:val="5"/>
            <w:shd w:val="clear" w:color="auto" w:fill="C0C0C0"/>
          </w:tcPr>
          <w:p w14:paraId="337DC5BC" w14:textId="77777777" w:rsidR="00EE2AB6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Please mark appropriate category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(ies)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:</w:t>
            </w:r>
          </w:p>
        </w:tc>
      </w:tr>
      <w:tr w:rsidR="00400EF0" w14:paraId="15BB38E0" w14:textId="77777777" w:rsidTr="00BF6C1B">
        <w:trPr>
          <w:trHeight w:val="413"/>
        </w:trPr>
        <w:tc>
          <w:tcPr>
            <w:tcW w:w="1239" w:type="pct"/>
            <w:vAlign w:val="center"/>
          </w:tcPr>
          <w:p w14:paraId="52645304" w14:textId="77777777" w:rsidR="00EE2AB6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Manufacturer</w:t>
            </w:r>
          </w:p>
        </w:tc>
        <w:tc>
          <w:tcPr>
            <w:tcW w:w="1046" w:type="pct"/>
            <w:gridSpan w:val="2"/>
            <w:vAlign w:val="center"/>
          </w:tcPr>
          <w:p w14:paraId="6DD1A6E1" w14:textId="77777777" w:rsidR="00EE2AB6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689877558"/>
                <w:placeholder>
                  <w:docPart w:val="38959C1E28B74A648218B9B35880C6BA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  <w:tc>
          <w:tcPr>
            <w:tcW w:w="1638" w:type="pct"/>
            <w:vAlign w:val="center"/>
          </w:tcPr>
          <w:p w14:paraId="1EFBEB32" w14:textId="77777777" w:rsidR="00EE2AB6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Distributor</w:t>
            </w:r>
          </w:p>
        </w:tc>
        <w:tc>
          <w:tcPr>
            <w:tcW w:w="1077" w:type="pct"/>
            <w:vAlign w:val="center"/>
          </w:tcPr>
          <w:p w14:paraId="417A8E8B" w14:textId="77777777" w:rsidR="00EE2AB6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1382976796"/>
                <w:placeholder>
                  <w:docPart w:val="79A1A4FEDB254B528431659E5774F8C2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400EF0" w14:paraId="053F6417" w14:textId="77777777" w:rsidTr="00BF6C1B">
        <w:trPr>
          <w:trHeight w:val="440"/>
        </w:trPr>
        <w:tc>
          <w:tcPr>
            <w:tcW w:w="1239" w:type="pct"/>
            <w:vAlign w:val="center"/>
          </w:tcPr>
          <w:p w14:paraId="4A819CB3" w14:textId="77777777" w:rsidR="00EE2AB6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Service provider</w:t>
            </w:r>
          </w:p>
        </w:tc>
        <w:tc>
          <w:tcPr>
            <w:tcW w:w="1046" w:type="pct"/>
            <w:gridSpan w:val="2"/>
            <w:vAlign w:val="center"/>
          </w:tcPr>
          <w:p w14:paraId="69656920" w14:textId="77777777" w:rsidR="00EE2AB6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-2084287033"/>
                <w:placeholder>
                  <w:docPart w:val="C487207AFE2E4BBD8DEAA89BC7C5D493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  <w:tc>
          <w:tcPr>
            <w:tcW w:w="1638" w:type="pct"/>
            <w:vAlign w:val="center"/>
          </w:tcPr>
          <w:p w14:paraId="727ED241" w14:textId="77777777" w:rsidR="00EE2AB6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Consultant </w:t>
            </w:r>
          </w:p>
        </w:tc>
        <w:tc>
          <w:tcPr>
            <w:tcW w:w="1077" w:type="pct"/>
            <w:vAlign w:val="center"/>
          </w:tcPr>
          <w:p w14:paraId="0654FB75" w14:textId="77777777" w:rsidR="00EE2AB6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-1917011092"/>
                <w:placeholder>
                  <w:docPart w:val="161D0A37E8C247D5B8ECB05C63222288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400EF0" w14:paraId="26C2B1E0" w14:textId="77777777" w:rsidTr="00BF6C1B">
        <w:trPr>
          <w:trHeight w:val="440"/>
        </w:trPr>
        <w:tc>
          <w:tcPr>
            <w:tcW w:w="1239" w:type="pct"/>
            <w:vAlign w:val="center"/>
          </w:tcPr>
          <w:p w14:paraId="6BEF7CC0" w14:textId="77777777" w:rsidR="00EE2AB6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Packaging </w:t>
            </w:r>
          </w:p>
        </w:tc>
        <w:tc>
          <w:tcPr>
            <w:tcW w:w="1046" w:type="pct"/>
            <w:gridSpan w:val="2"/>
            <w:vAlign w:val="center"/>
          </w:tcPr>
          <w:p w14:paraId="5D91CD01" w14:textId="77777777" w:rsidR="00EE2AB6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-1517534403"/>
                <w:placeholder>
                  <w:docPart w:val="D90A8BCF1D0F4E9E9577BEB36D0A7D94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  <w:tc>
          <w:tcPr>
            <w:tcW w:w="1638" w:type="pct"/>
            <w:vAlign w:val="center"/>
          </w:tcPr>
          <w:p w14:paraId="3D7297EC" w14:textId="77777777" w:rsidR="00EE2AB6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Component/Product related</w:t>
            </w:r>
          </w:p>
        </w:tc>
        <w:tc>
          <w:tcPr>
            <w:tcW w:w="1077" w:type="pct"/>
            <w:vAlign w:val="center"/>
          </w:tcPr>
          <w:p w14:paraId="703B1C89" w14:textId="77777777" w:rsidR="00EE2AB6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-1832359457"/>
                <w:placeholder>
                  <w:docPart w:val="5027592BBB6B4C778641FD820A11F410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400EF0" w14:paraId="6376F483" w14:textId="77777777" w:rsidTr="00BF6C1B">
        <w:trPr>
          <w:trHeight w:val="418"/>
        </w:trPr>
        <w:tc>
          <w:tcPr>
            <w:tcW w:w="1239" w:type="pct"/>
            <w:vAlign w:val="center"/>
          </w:tcPr>
          <w:p w14:paraId="162EACD4" w14:textId="77777777" w:rsidR="00EE2AB6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Testing </w:t>
            </w:r>
          </w:p>
        </w:tc>
        <w:tc>
          <w:tcPr>
            <w:tcW w:w="1046" w:type="pct"/>
            <w:gridSpan w:val="2"/>
            <w:vAlign w:val="center"/>
          </w:tcPr>
          <w:p w14:paraId="17A8FB50" w14:textId="77777777" w:rsidR="00EE2AB6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-1611277090"/>
                <w:placeholder>
                  <w:docPart w:val="94EBC309983D405796C8623F8AA2877C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  <w:tc>
          <w:tcPr>
            <w:tcW w:w="1638" w:type="pct"/>
            <w:vAlign w:val="center"/>
          </w:tcPr>
          <w:p w14:paraId="48BDEBAD" w14:textId="77777777" w:rsidR="00EE2AB6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Other (Please provide details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 below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077" w:type="pct"/>
            <w:vAlign w:val="center"/>
          </w:tcPr>
          <w:p w14:paraId="39072DDB" w14:textId="77777777" w:rsidR="00EE2AB6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1111176849"/>
                <w:placeholder>
                  <w:docPart w:val="9E4654CB9E1247469FA127DD3EAAB479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400EF0" w14:paraId="6FCF969A" w14:textId="77777777" w:rsidTr="00BF6C1B">
        <w:trPr>
          <w:trHeight w:val="576"/>
        </w:trPr>
        <w:tc>
          <w:tcPr>
            <w:tcW w:w="5000" w:type="pct"/>
            <w:gridSpan w:val="5"/>
          </w:tcPr>
          <w:p w14:paraId="658F2A24" w14:textId="77777777" w:rsidR="00EE2AB6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Products/services provided: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 </w:t>
            </w:r>
          </w:p>
          <w:sdt>
            <w:sdtPr>
              <w:rPr>
                <w:color w:val="auto"/>
                <w:sz w:val="20"/>
                <w:szCs w:val="20"/>
                <w:lang w:eastAsia="en-US"/>
              </w:rPr>
              <w:id w:val="1092899946"/>
              <w:placeholder>
                <w:docPart w:val="DefaultPlaceholder_-1854013440"/>
              </w:placeholder>
              <w:showingPlcHdr/>
            </w:sdtPr>
            <w:sdtEndPr/>
            <w:sdtContent>
              <w:p w14:paraId="40509E24" w14:textId="77777777" w:rsidR="002F10F5" w:rsidRPr="00496811" w:rsidRDefault="00F13FC3" w:rsidP="00EE2AB6">
                <w:pPr>
                  <w:spacing w:before="60" w:after="60"/>
                  <w:rPr>
                    <w:color w:val="auto"/>
                    <w:sz w:val="20"/>
                    <w:szCs w:val="20"/>
                    <w:lang w:eastAsia="en-US"/>
                  </w:rPr>
                </w:pPr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p>
            </w:sdtContent>
          </w:sdt>
        </w:tc>
      </w:tr>
      <w:tr w:rsidR="00400EF0" w14:paraId="39D71555" w14:textId="77777777" w:rsidTr="00BF6C1B">
        <w:trPr>
          <w:trHeight w:val="576"/>
        </w:trPr>
        <w:tc>
          <w:tcPr>
            <w:tcW w:w="5000" w:type="pct"/>
            <w:gridSpan w:val="5"/>
          </w:tcPr>
          <w:p w14:paraId="09D195BF" w14:textId="77777777" w:rsidR="00384015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Site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(s)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 to be provided to:</w:t>
            </w:r>
          </w:p>
          <w:sdt>
            <w:sdtPr>
              <w:rPr>
                <w:color w:val="auto"/>
                <w:sz w:val="20"/>
                <w:szCs w:val="20"/>
                <w:lang w:eastAsia="en-US"/>
              </w:rPr>
              <w:id w:val="1182170132"/>
              <w:placeholder>
                <w:docPart w:val="DefaultPlaceholder_-1854013440"/>
              </w:placeholder>
              <w:showingPlcHdr/>
            </w:sdtPr>
            <w:sdtEndPr/>
            <w:sdtContent>
              <w:p w14:paraId="486A8758" w14:textId="77777777" w:rsidR="002F10F5" w:rsidRPr="00496811" w:rsidRDefault="00F13FC3" w:rsidP="00EE2AB6">
                <w:pPr>
                  <w:spacing w:before="60" w:after="60"/>
                  <w:rPr>
                    <w:color w:val="auto"/>
                    <w:sz w:val="20"/>
                    <w:szCs w:val="20"/>
                    <w:lang w:eastAsia="en-US"/>
                  </w:rPr>
                </w:pPr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p>
            </w:sdtContent>
          </w:sdt>
        </w:tc>
      </w:tr>
      <w:tr w:rsidR="00400EF0" w14:paraId="71558D0F" w14:textId="77777777" w:rsidTr="00BF6C1B">
        <w:trPr>
          <w:trHeight w:val="576"/>
        </w:trPr>
        <w:tc>
          <w:tcPr>
            <w:tcW w:w="2054" w:type="pct"/>
            <w:gridSpan w:val="2"/>
          </w:tcPr>
          <w:p w14:paraId="0B5A39F8" w14:textId="77777777" w:rsidR="00EE2AB6" w:rsidRPr="00496811" w:rsidRDefault="00F13FC3">
            <w:pPr>
              <w:spacing w:before="60" w:after="60"/>
              <w:rPr>
                <w:i/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Classification of Criticality for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Supplier</w:t>
            </w:r>
          </w:p>
        </w:tc>
        <w:tc>
          <w:tcPr>
            <w:tcW w:w="2946" w:type="pct"/>
            <w:gridSpan w:val="3"/>
          </w:tcPr>
          <w:p w14:paraId="1F6E9BA3" w14:textId="77777777" w:rsidR="000F3E79" w:rsidRPr="00496811" w:rsidRDefault="00F13FC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Criticality Decision"/>
                <w:tag w:val="Criticality Decision"/>
                <w:id w:val="1006325823"/>
                <w:placeholder>
                  <w:docPart w:val="FA784B1C8FD34D36AF330A04C5AA176F"/>
                </w:placeholder>
                <w:comboBox>
                  <w:listItem w:value="Choose criticality"/>
                  <w:listItem w:displayText="Critical" w:value="Critical"/>
                  <w:listItem w:displayText="Important" w:value="Important"/>
                  <w:listItem w:displayText="Non-Critical" w:value="Non-Critical"/>
                </w:comboBox>
              </w:sdtPr>
              <w:sdtEndPr/>
              <w:sdtContent>
                <w:r w:rsidRPr="00496811">
                  <w:rPr>
                    <w:sz w:val="20"/>
                    <w:szCs w:val="20"/>
                  </w:rPr>
                  <w:t xml:space="preserve">Choose </w:t>
                </w:r>
                <w:r w:rsidRPr="00496811">
                  <w:rPr>
                    <w:sz w:val="20"/>
                    <w:szCs w:val="20"/>
                  </w:rPr>
                  <w:t>Criticality</w:t>
                </w:r>
              </w:sdtContent>
            </w:sdt>
          </w:p>
        </w:tc>
      </w:tr>
      <w:tr w:rsidR="00400EF0" w14:paraId="707E317F" w14:textId="77777777" w:rsidTr="00BF6C1B">
        <w:trPr>
          <w:trHeight w:val="576"/>
        </w:trPr>
        <w:tc>
          <w:tcPr>
            <w:tcW w:w="2054" w:type="pct"/>
            <w:gridSpan w:val="2"/>
            <w:tcBorders>
              <w:bottom w:val="single" w:sz="4" w:space="0" w:color="auto"/>
            </w:tcBorders>
          </w:tcPr>
          <w:p w14:paraId="7A117846" w14:textId="77777777" w:rsidR="00EE2AB6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If CRITICAL or IMPORTANT indicate whether audit and/or agreement is required.</w:t>
            </w:r>
          </w:p>
        </w:tc>
        <w:tc>
          <w:tcPr>
            <w:tcW w:w="2946" w:type="pct"/>
            <w:gridSpan w:val="3"/>
            <w:tcBorders>
              <w:bottom w:val="single" w:sz="4" w:space="0" w:color="auto"/>
            </w:tcBorders>
          </w:tcPr>
          <w:p w14:paraId="0B401124" w14:textId="77777777" w:rsidR="00EE2AB6" w:rsidRPr="00496811" w:rsidRDefault="00F13FC3" w:rsidP="00EE2AB6">
            <w:pPr>
              <w:spacing w:before="60" w:after="60"/>
              <w:rPr>
                <w:b/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Audit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ab/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ab/>
            </w:r>
            <w:r w:rsidRPr="00496811">
              <w:rPr>
                <w:b/>
                <w:color w:val="auto"/>
                <w:sz w:val="20"/>
                <w:szCs w:val="20"/>
                <w:lang w:eastAsia="en-US"/>
              </w:rPr>
              <w:t>*</w:t>
            </w:r>
            <w:r w:rsidRPr="00496811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2122638146"/>
                <w:placeholder>
                  <w:docPart w:val="F9B60C7285A144BB94DCA22576693D4E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  <w:p w14:paraId="33DE415C" w14:textId="77777777" w:rsidR="00EE2AB6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Agreement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ab/>
            </w:r>
            <w:r w:rsidRPr="00496811">
              <w:rPr>
                <w:b/>
                <w:color w:val="auto"/>
                <w:sz w:val="20"/>
                <w:szCs w:val="20"/>
                <w:lang w:eastAsia="en-US"/>
              </w:rPr>
              <w:t>*</w:t>
            </w:r>
            <w:r w:rsidRPr="00496811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808513418"/>
                <w:placeholder>
                  <w:docPart w:val="57F7EBF62188421C85B898B3361DF6DE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400EF0" w14:paraId="3C5AFCD6" w14:textId="77777777" w:rsidTr="00BF6C1B">
        <w:trPr>
          <w:trHeight w:val="57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D57D" w14:textId="77777777" w:rsidR="00EE2AB6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* provide explanation:</w:t>
            </w:r>
          </w:p>
          <w:sdt>
            <w:sdtPr>
              <w:rPr>
                <w:color w:val="auto"/>
                <w:sz w:val="20"/>
                <w:szCs w:val="20"/>
                <w:lang w:eastAsia="en-US"/>
              </w:rPr>
              <w:id w:val="1295943023"/>
              <w:placeholder>
                <w:docPart w:val="68C5D8FDAFF24AD18A441CE111344430"/>
              </w:placeholder>
              <w:showingPlcHdr/>
            </w:sdtPr>
            <w:sdtEndPr/>
            <w:sdtContent>
              <w:p w14:paraId="4333FC18" w14:textId="77777777" w:rsidR="00EE2AB6" w:rsidRPr="00496811" w:rsidRDefault="00F13FC3" w:rsidP="00EE2AB6">
                <w:pPr>
                  <w:spacing w:before="60" w:after="60"/>
                  <w:rPr>
                    <w:color w:val="auto"/>
                    <w:sz w:val="20"/>
                    <w:szCs w:val="20"/>
                    <w:lang w:eastAsia="en-US"/>
                  </w:rPr>
                </w:pPr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p>
            </w:sdtContent>
          </w:sdt>
        </w:tc>
      </w:tr>
      <w:tr w:rsidR="00400EF0" w14:paraId="52D5B7BB" w14:textId="77777777" w:rsidTr="00BF6C1B">
        <w:trPr>
          <w:trHeight w:val="527"/>
        </w:trPr>
        <w:tc>
          <w:tcPr>
            <w:tcW w:w="2285" w:type="pct"/>
            <w:gridSpan w:val="3"/>
            <w:tcBorders>
              <w:top w:val="single" w:sz="4" w:space="0" w:color="auto"/>
            </w:tcBorders>
            <w:vAlign w:val="center"/>
          </w:tcPr>
          <w:p w14:paraId="09A26899" w14:textId="77777777" w:rsidR="00EE2AB6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Originator Name</w:t>
            </w:r>
          </w:p>
        </w:tc>
        <w:tc>
          <w:tcPr>
            <w:tcW w:w="2715" w:type="pct"/>
            <w:gridSpan w:val="2"/>
            <w:tcBorders>
              <w:top w:val="single" w:sz="4" w:space="0" w:color="auto"/>
            </w:tcBorders>
            <w:vAlign w:val="center"/>
          </w:tcPr>
          <w:sdt>
            <w:sdtPr>
              <w:rPr>
                <w:color w:val="auto"/>
                <w:sz w:val="20"/>
                <w:szCs w:val="20"/>
                <w:lang w:eastAsia="en-US"/>
              </w:rPr>
              <w:id w:val="22610575"/>
              <w:placeholder>
                <w:docPart w:val="A514396C6CB6404CB61E543BFEE96A70"/>
              </w:placeholder>
              <w:showingPlcHdr/>
            </w:sdtPr>
            <w:sdtEndPr/>
            <w:sdtContent>
              <w:p w14:paraId="36937AAB" w14:textId="77777777" w:rsidR="00EE2AB6" w:rsidRPr="00496811" w:rsidRDefault="00F13FC3" w:rsidP="00EE2AB6">
                <w:pPr>
                  <w:spacing w:before="60" w:after="60"/>
                  <w:rPr>
                    <w:color w:val="auto"/>
                    <w:sz w:val="20"/>
                    <w:szCs w:val="20"/>
                    <w:lang w:eastAsia="en-US"/>
                  </w:rPr>
                </w:pPr>
                <w:r w:rsidRPr="00496811">
                  <w:rPr>
                    <w:rStyle w:val="PlaceholderText"/>
                    <w:sz w:val="20"/>
                    <w:szCs w:val="20"/>
                  </w:rPr>
                  <w:t xml:space="preserve">Click or </w:t>
                </w:r>
                <w:r w:rsidRPr="00496811">
                  <w:rPr>
                    <w:rStyle w:val="PlaceholderText"/>
                    <w:sz w:val="20"/>
                    <w:szCs w:val="20"/>
                  </w:rPr>
                  <w:t>tap here to enter text.</w:t>
                </w:r>
              </w:p>
            </w:sdtContent>
          </w:sdt>
        </w:tc>
      </w:tr>
      <w:tr w:rsidR="00400EF0" w14:paraId="24F7D0BC" w14:textId="77777777" w:rsidTr="00BF6C1B">
        <w:trPr>
          <w:trHeight w:val="527"/>
        </w:trPr>
        <w:tc>
          <w:tcPr>
            <w:tcW w:w="2285" w:type="pct"/>
            <w:gridSpan w:val="3"/>
            <w:vAlign w:val="center"/>
          </w:tcPr>
          <w:p w14:paraId="6BF650F4" w14:textId="77777777" w:rsidR="00EE2AB6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Date of Request</w:t>
            </w:r>
          </w:p>
        </w:tc>
        <w:tc>
          <w:tcPr>
            <w:tcW w:w="2715" w:type="pct"/>
            <w:gridSpan w:val="2"/>
            <w:vAlign w:val="center"/>
          </w:tcPr>
          <w:sdt>
            <w:sdtPr>
              <w:rPr>
                <w:color w:val="auto"/>
                <w:sz w:val="20"/>
                <w:szCs w:val="20"/>
                <w:lang w:eastAsia="en-US"/>
              </w:rPr>
              <w:id w:val="352464309"/>
              <w:placeholder>
                <w:docPart w:val="30FFC636D63C4BB48123E7B3BA197848"/>
              </w:placeholder>
              <w:showingPlcHdr/>
            </w:sdtPr>
            <w:sdtEndPr/>
            <w:sdtContent>
              <w:p w14:paraId="638CA08B" w14:textId="77777777" w:rsidR="00EE2AB6" w:rsidRPr="00496811" w:rsidRDefault="00F13FC3" w:rsidP="00EE2AB6">
                <w:pPr>
                  <w:spacing w:before="60" w:after="60"/>
                  <w:rPr>
                    <w:color w:val="auto"/>
                    <w:sz w:val="20"/>
                    <w:szCs w:val="20"/>
                    <w:lang w:eastAsia="en-US"/>
                  </w:rPr>
                </w:pPr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p>
            </w:sdtContent>
          </w:sdt>
        </w:tc>
      </w:tr>
    </w:tbl>
    <w:p w14:paraId="520F86C6" w14:textId="77777777" w:rsidR="00EE2AB6" w:rsidRPr="00496811" w:rsidRDefault="00F13FC3" w:rsidP="00EE2AB6">
      <w:pPr>
        <w:spacing w:after="0"/>
        <w:rPr>
          <w:color w:val="auto"/>
          <w:sz w:val="20"/>
          <w:szCs w:val="20"/>
          <w:lang w:eastAsia="en-US"/>
        </w:rPr>
      </w:pPr>
      <w:r w:rsidRPr="00496811">
        <w:rPr>
          <w:color w:val="auto"/>
          <w:sz w:val="20"/>
          <w:szCs w:val="20"/>
          <w:lang w:eastAsia="en-US"/>
        </w:rPr>
        <w:br w:type="page"/>
      </w:r>
    </w:p>
    <w:p w14:paraId="38B248E6" w14:textId="77777777" w:rsidR="00EE2AB6" w:rsidRPr="00496811" w:rsidRDefault="00F13FC3" w:rsidP="00EE2AB6">
      <w:pPr>
        <w:spacing w:after="0"/>
        <w:rPr>
          <w:b/>
          <w:color w:val="auto"/>
          <w:sz w:val="20"/>
          <w:szCs w:val="20"/>
          <w:lang w:eastAsia="en-US"/>
        </w:rPr>
      </w:pPr>
      <w:r w:rsidRPr="00496811">
        <w:rPr>
          <w:b/>
          <w:color w:val="auto"/>
          <w:sz w:val="20"/>
          <w:szCs w:val="20"/>
          <w:lang w:eastAsia="en-US"/>
        </w:rPr>
        <w:lastRenderedPageBreak/>
        <w:t>PART 2 – TO BE COMPLETED BY THE SUPPLIER</w:t>
      </w:r>
    </w:p>
    <w:p w14:paraId="2AA379C5" w14:textId="77777777" w:rsidR="00EE2AB6" w:rsidRPr="00496811" w:rsidRDefault="00F13FC3" w:rsidP="00EE2AB6">
      <w:pPr>
        <w:spacing w:after="0"/>
        <w:rPr>
          <w:color w:val="auto"/>
          <w:sz w:val="20"/>
          <w:szCs w:val="20"/>
          <w:lang w:eastAsia="en-US"/>
        </w:rPr>
      </w:pPr>
    </w:p>
    <w:tbl>
      <w:tblPr>
        <w:tblStyle w:val="TableGrid3"/>
        <w:tblW w:w="5000" w:type="pct"/>
        <w:tblLook w:val="01E0" w:firstRow="1" w:lastRow="1" w:firstColumn="1" w:lastColumn="1" w:noHBand="0" w:noVBand="0"/>
      </w:tblPr>
      <w:tblGrid>
        <w:gridCol w:w="4400"/>
        <w:gridCol w:w="5229"/>
      </w:tblGrid>
      <w:tr w:rsidR="00400EF0" w14:paraId="33897FA1" w14:textId="77777777" w:rsidTr="00BF6C1B">
        <w:trPr>
          <w:trHeight w:val="576"/>
        </w:trPr>
        <w:tc>
          <w:tcPr>
            <w:tcW w:w="5000" w:type="pct"/>
            <w:gridSpan w:val="2"/>
            <w:shd w:val="clear" w:color="auto" w:fill="C0C0C0"/>
            <w:vAlign w:val="center"/>
          </w:tcPr>
          <w:p w14:paraId="5C8348B7" w14:textId="77777777" w:rsidR="00EE2AB6" w:rsidRPr="00496811" w:rsidRDefault="00F13FC3" w:rsidP="00EE2AB6">
            <w:pPr>
              <w:spacing w:after="0"/>
              <w:rPr>
                <w:b/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b/>
                <w:color w:val="auto"/>
                <w:sz w:val="20"/>
                <w:szCs w:val="20"/>
                <w:lang w:eastAsia="en-US"/>
              </w:rPr>
              <w:t>Contact Information</w:t>
            </w:r>
          </w:p>
        </w:tc>
      </w:tr>
      <w:tr w:rsidR="00400EF0" w14:paraId="2DE64200" w14:textId="77777777" w:rsidTr="00BF6C1B">
        <w:trPr>
          <w:trHeight w:val="576"/>
        </w:trPr>
        <w:tc>
          <w:tcPr>
            <w:tcW w:w="5000" w:type="pct"/>
            <w:gridSpan w:val="2"/>
          </w:tcPr>
          <w:p w14:paraId="3CF21396" w14:textId="77777777" w:rsidR="0008224A" w:rsidRPr="00496811" w:rsidRDefault="00F13FC3">
            <w:pPr>
              <w:spacing w:after="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Name: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ab/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ab/>
            </w: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id w:val="1100690419"/>
                <w:placeholder>
                  <w:docPart w:val="8E0ACC8BA8B64896BFDFAE8630E3BDB3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  <w:tr w:rsidR="00400EF0" w14:paraId="1D4CB3E2" w14:textId="77777777" w:rsidTr="00BF6C1B">
        <w:trPr>
          <w:trHeight w:val="576"/>
        </w:trPr>
        <w:tc>
          <w:tcPr>
            <w:tcW w:w="5000" w:type="pct"/>
            <w:gridSpan w:val="2"/>
          </w:tcPr>
          <w:p w14:paraId="757ED20A" w14:textId="77777777" w:rsidR="0008224A" w:rsidRPr="00496811" w:rsidRDefault="00F13FC3">
            <w:pPr>
              <w:spacing w:after="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Position: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ab/>
            </w: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id w:val="-1309004785"/>
                <w:placeholder>
                  <w:docPart w:val="04FAA2007EE0484A9164AA159CF0EBC4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  <w:tr w:rsidR="00400EF0" w14:paraId="163A91AD" w14:textId="77777777" w:rsidTr="00BF6C1B">
        <w:trPr>
          <w:trHeight w:val="576"/>
        </w:trPr>
        <w:tc>
          <w:tcPr>
            <w:tcW w:w="5000" w:type="pct"/>
            <w:gridSpan w:val="2"/>
          </w:tcPr>
          <w:p w14:paraId="229DAE75" w14:textId="77777777" w:rsidR="00EE2AB6" w:rsidRPr="00496811" w:rsidRDefault="00F13FC3" w:rsidP="00496811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Telephone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(Direct dial or Mobile):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ab/>
            </w: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id w:val="1296020003"/>
                <w:placeholder>
                  <w:docPart w:val="1FF60617FBB04997A15CEABD1B53466A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  <w:tr w:rsidR="00400EF0" w14:paraId="177C51B4" w14:textId="77777777" w:rsidTr="00BF6C1B">
        <w:trPr>
          <w:trHeight w:val="576"/>
        </w:trPr>
        <w:tc>
          <w:tcPr>
            <w:tcW w:w="5000" w:type="pct"/>
            <w:gridSpan w:val="2"/>
          </w:tcPr>
          <w:p w14:paraId="5FF36526" w14:textId="77777777" w:rsidR="00EE2AB6" w:rsidRPr="00496811" w:rsidRDefault="00F13FC3" w:rsidP="00496811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E-mail address: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ab/>
            </w: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id w:val="-404693552"/>
                <w:placeholder>
                  <w:docPart w:val="CCDCC2E098DE4BE990DEB1ECDA90259C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  <w:tr w:rsidR="00400EF0" w14:paraId="31BE5BCD" w14:textId="77777777" w:rsidTr="001F7AAB">
        <w:trPr>
          <w:trHeight w:val="527"/>
        </w:trPr>
        <w:tc>
          <w:tcPr>
            <w:tcW w:w="2285" w:type="pct"/>
            <w:vAlign w:val="center"/>
          </w:tcPr>
          <w:p w14:paraId="17571347" w14:textId="77777777" w:rsidR="0036266E" w:rsidRPr="00496811" w:rsidRDefault="00F13FC3" w:rsidP="001F7AA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Date of Completion</w:t>
            </w:r>
          </w:p>
        </w:tc>
        <w:tc>
          <w:tcPr>
            <w:tcW w:w="2715" w:type="pct"/>
            <w:vAlign w:val="center"/>
          </w:tcPr>
          <w:sdt>
            <w:sdtPr>
              <w:rPr>
                <w:color w:val="auto"/>
                <w:sz w:val="20"/>
                <w:szCs w:val="20"/>
                <w:lang w:eastAsia="en-US"/>
              </w:rPr>
              <w:id w:val="994999011"/>
              <w:placeholder>
                <w:docPart w:val="5511F67B4FD34D90A74E51467DE3F24B"/>
              </w:placeholder>
              <w:showingPlcHdr/>
            </w:sdtPr>
            <w:sdtEndPr/>
            <w:sdtContent>
              <w:p w14:paraId="028B36B4" w14:textId="77777777" w:rsidR="0036266E" w:rsidRPr="00496811" w:rsidRDefault="00F13FC3" w:rsidP="001F7AAB">
                <w:pPr>
                  <w:spacing w:before="60" w:after="60"/>
                  <w:rPr>
                    <w:color w:val="auto"/>
                    <w:sz w:val="20"/>
                    <w:szCs w:val="20"/>
                    <w:lang w:eastAsia="en-US"/>
                  </w:rPr>
                </w:pPr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p>
            </w:sdtContent>
          </w:sdt>
        </w:tc>
      </w:tr>
    </w:tbl>
    <w:p w14:paraId="6ED49B18" w14:textId="77777777" w:rsidR="00EE2AB6" w:rsidRPr="00496811" w:rsidRDefault="00F13FC3" w:rsidP="00EE2AB6">
      <w:pPr>
        <w:spacing w:after="0"/>
        <w:rPr>
          <w:color w:val="auto"/>
          <w:sz w:val="20"/>
          <w:szCs w:val="20"/>
          <w:lang w:eastAsia="en-US"/>
        </w:rPr>
      </w:pPr>
    </w:p>
    <w:tbl>
      <w:tblPr>
        <w:tblStyle w:val="TableGrid3"/>
        <w:tblW w:w="5000" w:type="pct"/>
        <w:tblLook w:val="01E0" w:firstRow="1" w:lastRow="1" w:firstColumn="1" w:lastColumn="1" w:noHBand="0" w:noVBand="0"/>
      </w:tblPr>
      <w:tblGrid>
        <w:gridCol w:w="9629"/>
      </w:tblGrid>
      <w:tr w:rsidR="00400EF0" w14:paraId="032D6836" w14:textId="77777777" w:rsidTr="00BF6C1B">
        <w:trPr>
          <w:trHeight w:val="432"/>
        </w:trPr>
        <w:tc>
          <w:tcPr>
            <w:tcW w:w="5000" w:type="pct"/>
            <w:shd w:val="clear" w:color="auto" w:fill="C0C0C0"/>
            <w:vAlign w:val="center"/>
          </w:tcPr>
          <w:p w14:paraId="6D4ECD78" w14:textId="77777777" w:rsidR="00EE2AB6" w:rsidRPr="00496811" w:rsidRDefault="00F13FC3" w:rsidP="00EE2AB6">
            <w:pPr>
              <w:spacing w:after="0"/>
              <w:rPr>
                <w:b/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b/>
                <w:color w:val="auto"/>
                <w:sz w:val="20"/>
                <w:szCs w:val="20"/>
                <w:lang w:eastAsia="en-US"/>
              </w:rPr>
              <w:t>Additional contact information, if required</w:t>
            </w:r>
          </w:p>
        </w:tc>
      </w:tr>
      <w:tr w:rsidR="00400EF0" w14:paraId="25C13F4A" w14:textId="77777777" w:rsidTr="00BF6C1B">
        <w:trPr>
          <w:trHeight w:val="491"/>
        </w:trPr>
        <w:tc>
          <w:tcPr>
            <w:tcW w:w="5000" w:type="pct"/>
          </w:tcPr>
          <w:sdt>
            <w:sdtPr>
              <w:rPr>
                <w:color w:val="auto"/>
                <w:sz w:val="20"/>
                <w:szCs w:val="20"/>
                <w:lang w:eastAsia="en-US"/>
              </w:rPr>
              <w:id w:val="1908645356"/>
              <w:placeholder>
                <w:docPart w:val="A334A78258FB4A0DB429AB51C0DE4AF2"/>
              </w:placeholder>
              <w:showingPlcHdr/>
            </w:sdtPr>
            <w:sdtEndPr/>
            <w:sdtContent>
              <w:p w14:paraId="00039D96" w14:textId="77777777" w:rsidR="00EE2AB6" w:rsidRPr="00496811" w:rsidRDefault="00F13FC3" w:rsidP="00EE2AB6">
                <w:pPr>
                  <w:spacing w:after="0"/>
                  <w:rPr>
                    <w:color w:val="auto"/>
                    <w:sz w:val="20"/>
                    <w:szCs w:val="20"/>
                    <w:lang w:eastAsia="en-US"/>
                  </w:rPr>
                </w:pPr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p>
            </w:sdtContent>
          </w:sdt>
        </w:tc>
      </w:tr>
    </w:tbl>
    <w:p w14:paraId="01A5C269" w14:textId="77777777" w:rsidR="00EE2AB6" w:rsidRPr="00496811" w:rsidRDefault="00F13FC3" w:rsidP="00EE2AB6">
      <w:pPr>
        <w:spacing w:after="0"/>
        <w:jc w:val="center"/>
        <w:rPr>
          <w:color w:val="auto"/>
          <w:sz w:val="20"/>
          <w:szCs w:val="20"/>
          <w:lang w:eastAsia="en-US"/>
        </w:rPr>
      </w:pPr>
    </w:p>
    <w:tbl>
      <w:tblPr>
        <w:tblStyle w:val="TableGrid3"/>
        <w:tblW w:w="5000" w:type="pct"/>
        <w:tblLook w:val="01E0" w:firstRow="1" w:lastRow="1" w:firstColumn="1" w:lastColumn="1" w:noHBand="0" w:noVBand="0"/>
      </w:tblPr>
      <w:tblGrid>
        <w:gridCol w:w="498"/>
        <w:gridCol w:w="2756"/>
        <w:gridCol w:w="4056"/>
        <w:gridCol w:w="2319"/>
      </w:tblGrid>
      <w:tr w:rsidR="00400EF0" w14:paraId="15012350" w14:textId="77777777" w:rsidTr="00496811">
        <w:trPr>
          <w:cantSplit/>
          <w:tblHeader/>
        </w:trPr>
        <w:tc>
          <w:tcPr>
            <w:tcW w:w="3795" w:type="pct"/>
            <w:gridSpan w:val="3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F1FF89B" w14:textId="77777777" w:rsidR="00EE2AB6" w:rsidRPr="00496811" w:rsidRDefault="00F13FC3" w:rsidP="00EE2AB6">
            <w:pPr>
              <w:spacing w:before="60" w:after="60"/>
              <w:jc w:val="center"/>
              <w:rPr>
                <w:b/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b/>
                <w:color w:val="auto"/>
                <w:sz w:val="20"/>
                <w:szCs w:val="20"/>
                <w:lang w:eastAsia="en-US"/>
              </w:rPr>
              <w:t>Company information</w:t>
            </w:r>
          </w:p>
        </w:tc>
        <w:tc>
          <w:tcPr>
            <w:tcW w:w="1205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8913093" w14:textId="77777777" w:rsidR="00EE2AB6" w:rsidRPr="00496811" w:rsidRDefault="00F13FC3" w:rsidP="00EE2AB6">
            <w:pPr>
              <w:spacing w:before="60" w:after="60"/>
              <w:jc w:val="center"/>
              <w:rPr>
                <w:b/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b/>
                <w:color w:val="auto"/>
                <w:sz w:val="20"/>
                <w:szCs w:val="20"/>
                <w:lang w:eastAsia="en-US"/>
              </w:rPr>
              <w:t>Response</w:t>
            </w:r>
          </w:p>
        </w:tc>
      </w:tr>
      <w:tr w:rsidR="00400EF0" w14:paraId="60837DC1" w14:textId="77777777" w:rsidTr="00496811">
        <w:trPr>
          <w:trHeight w:val="255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7878" w14:textId="77777777" w:rsidR="008A6864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8D95" w14:textId="77777777" w:rsidR="008A6864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Please define all the operations that your company perform for the product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/service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(s) stated on this questionnaire.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3584" w14:textId="77777777" w:rsidR="008A6864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Manufacturer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DF20" w14:textId="77777777" w:rsidR="008A6864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alias w:val="Yes or No"/>
                <w:tag w:val="Yes or No"/>
                <w:id w:val="-2055615819"/>
                <w:placeholder>
                  <w:docPart w:val="F8DBDA89DD474839BE0ED50411A675DB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color w:val="auto"/>
                    <w:sz w:val="20"/>
                    <w:szCs w:val="20"/>
                    <w:lang w:eastAsia="en-US"/>
                  </w:rPr>
                  <w:t>Choose Yes or No</w:t>
                </w:r>
              </w:sdtContent>
            </w:sdt>
          </w:p>
        </w:tc>
      </w:tr>
      <w:tr w:rsidR="00400EF0" w14:paraId="6B275680" w14:textId="77777777" w:rsidTr="00496811">
        <w:trPr>
          <w:trHeight w:val="255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389F" w14:textId="77777777" w:rsidR="008A6864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E7A1" w14:textId="77777777" w:rsidR="008A6864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EA59" w14:textId="77777777" w:rsidR="008A6864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Agent / Broker / Sales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3087" w14:textId="77777777" w:rsidR="008A6864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alias w:val="Yes or No"/>
                <w:tag w:val="Yes or No"/>
                <w:id w:val="1914890239"/>
                <w:placeholder>
                  <w:docPart w:val="E03FD03FB48440E4B25B6B25EF765D6F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color w:val="auto"/>
                    <w:sz w:val="20"/>
                    <w:szCs w:val="20"/>
                    <w:lang w:eastAsia="en-US"/>
                  </w:rPr>
                  <w:t>Choose Yes or No</w:t>
                </w:r>
              </w:sdtContent>
            </w:sdt>
          </w:p>
        </w:tc>
      </w:tr>
      <w:tr w:rsidR="00400EF0" w14:paraId="3E2C7B6C" w14:textId="77777777" w:rsidTr="00496811">
        <w:trPr>
          <w:trHeight w:val="255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53D3" w14:textId="77777777" w:rsidR="008A6864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B214" w14:textId="77777777" w:rsidR="008A6864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565F" w14:textId="77777777" w:rsidR="008A6864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Repacker /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Relabeller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C61B1" w14:textId="77777777" w:rsidR="008A6864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alias w:val="Yes or No"/>
                <w:tag w:val="Yes or No"/>
                <w:id w:val="30697870"/>
                <w:placeholder>
                  <w:docPart w:val="E283002F141F4041A3536E728DFFE424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color w:val="auto"/>
                    <w:sz w:val="20"/>
                    <w:szCs w:val="20"/>
                    <w:lang w:eastAsia="en-US"/>
                  </w:rPr>
                  <w:t>Choose Yes or No</w:t>
                </w:r>
              </w:sdtContent>
            </w:sdt>
          </w:p>
        </w:tc>
      </w:tr>
      <w:tr w:rsidR="00400EF0" w14:paraId="5EC6436F" w14:textId="77777777" w:rsidTr="00496811">
        <w:trPr>
          <w:trHeight w:val="255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B9F2" w14:textId="77777777" w:rsidR="008A6864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5F58" w14:textId="77777777" w:rsidR="008A6864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720F" w14:textId="77777777" w:rsidR="008A6864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Storage &amp; Distribution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810A" w14:textId="77777777" w:rsidR="008A6864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alias w:val="Yes or No"/>
                <w:tag w:val="Yes or No"/>
                <w:id w:val="-84382244"/>
                <w:placeholder>
                  <w:docPart w:val="A6C7736CA40143E2B7613FEFDE7EBE92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color w:val="auto"/>
                    <w:sz w:val="20"/>
                    <w:szCs w:val="20"/>
                    <w:lang w:eastAsia="en-US"/>
                  </w:rPr>
                  <w:t>Choose Yes or No</w:t>
                </w:r>
              </w:sdtContent>
            </w:sdt>
          </w:p>
        </w:tc>
      </w:tr>
      <w:tr w:rsidR="00400EF0" w14:paraId="33C3499F" w14:textId="77777777" w:rsidTr="00496811">
        <w:trPr>
          <w:trHeight w:val="255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DB41" w14:textId="77777777" w:rsidR="008A6864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35F7" w14:textId="77777777" w:rsidR="008A6864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0731" w14:textId="77777777" w:rsidR="00D66EBE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Other (specify)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: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ab/>
            </w: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id w:val="-160780355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C110" w14:textId="77777777" w:rsidR="008A6864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alias w:val="Yes or No"/>
                <w:tag w:val="Yes or No"/>
                <w:id w:val="1336337220"/>
                <w:placeholder>
                  <w:docPart w:val="0E68149ECA07434F8F473C28B6B4C65D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color w:val="auto"/>
                    <w:sz w:val="20"/>
                    <w:szCs w:val="20"/>
                    <w:lang w:eastAsia="en-US"/>
                  </w:rPr>
                  <w:t>Choose Yes or No</w:t>
                </w:r>
              </w:sdtContent>
            </w:sdt>
          </w:p>
        </w:tc>
      </w:tr>
      <w:tr w:rsidR="00400EF0" w14:paraId="14F7F0CE" w14:textId="77777777" w:rsidTr="00496811">
        <w:trPr>
          <w:trHeight w:val="2359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C2530" w14:textId="77777777" w:rsidR="003126E5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5B86C5" w14:textId="77777777" w:rsidR="003126E5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Do any agents / brokers sell the product / act on your behalf?</w:t>
            </w:r>
          </w:p>
          <w:p w14:paraId="654DEF5B" w14:textId="77777777" w:rsidR="003126E5" w:rsidRPr="00496811" w:rsidRDefault="00F13FC3" w:rsidP="00EE2AB6">
            <w:pPr>
              <w:spacing w:before="60" w:after="60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b/>
                <w:bCs/>
                <w:color w:val="auto"/>
                <w:sz w:val="20"/>
                <w:szCs w:val="20"/>
                <w:lang w:eastAsia="en-US"/>
              </w:rPr>
              <w:t xml:space="preserve">If yes, please define name and </w:t>
            </w:r>
            <w:r w:rsidRPr="00496811">
              <w:rPr>
                <w:b/>
                <w:bCs/>
                <w:color w:val="auto"/>
                <w:sz w:val="20"/>
                <w:szCs w:val="20"/>
                <w:lang w:eastAsia="en-US"/>
              </w:rPr>
              <w:t>address and any relevant details.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4744F" w14:textId="77777777" w:rsidR="003126E5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Name: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ab/>
            </w: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id w:val="1311365589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14:paraId="4C4EFD60" w14:textId="77777777" w:rsidR="003126E5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Address: </w:t>
            </w: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id w:val="1784535763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14:paraId="0D5B1D53" w14:textId="77777777" w:rsidR="003126E5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Details: </w:t>
            </w: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id w:val="-709413478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80BDA2" w14:textId="77777777" w:rsidR="003126E5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1160977368"/>
                <w:placeholder>
                  <w:docPart w:val="AAB89CCAB7AF4A55913D2E57557C8A14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400EF0" w14:paraId="6D52EE66" w14:textId="77777777" w:rsidTr="00496811">
        <w:trPr>
          <w:trHeight w:val="261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D98B" w14:textId="77777777" w:rsidR="00692063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60A6" w14:textId="77777777" w:rsidR="00465902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Approximately what percentage (%) of your business is for the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following markets;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67CC" w14:textId="77777777" w:rsidR="00692063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Pharmaceutical</w:t>
            </w:r>
          </w:p>
        </w:tc>
        <w:sdt>
          <w:sdtPr>
            <w:rPr>
              <w:color w:val="auto"/>
              <w:sz w:val="20"/>
              <w:szCs w:val="20"/>
              <w:lang w:eastAsia="en-US"/>
            </w:rPr>
            <w:id w:val="-102124820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20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EA9A606" w14:textId="77777777" w:rsidR="00692063" w:rsidRPr="00496811" w:rsidRDefault="00F13FC3" w:rsidP="00496811">
                <w:pPr>
                  <w:spacing w:before="60" w:after="60"/>
                  <w:jc w:val="center"/>
                  <w:rPr>
                    <w:color w:val="auto"/>
                    <w:sz w:val="20"/>
                    <w:szCs w:val="20"/>
                    <w:lang w:eastAsia="en-US"/>
                  </w:rPr>
                </w:pPr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="00400EF0" w14:paraId="055F511F" w14:textId="77777777" w:rsidTr="00496811">
        <w:trPr>
          <w:trHeight w:val="258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9E11" w14:textId="77777777" w:rsidR="00692063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B1F1" w14:textId="77777777" w:rsidR="00692063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3422" w14:textId="77777777" w:rsidR="00692063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Consumer Healthcare / Cosmetic</w:t>
            </w:r>
          </w:p>
        </w:tc>
        <w:sdt>
          <w:sdtPr>
            <w:rPr>
              <w:color w:val="auto"/>
              <w:sz w:val="20"/>
              <w:szCs w:val="20"/>
              <w:lang w:eastAsia="en-US"/>
            </w:rPr>
            <w:id w:val="116706631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20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9C3BE11" w14:textId="77777777" w:rsidR="00692063" w:rsidRPr="00496811" w:rsidRDefault="00F13FC3" w:rsidP="00496811">
                <w:pPr>
                  <w:spacing w:before="60" w:after="60"/>
                  <w:jc w:val="center"/>
                  <w:rPr>
                    <w:color w:val="auto"/>
                    <w:sz w:val="20"/>
                    <w:szCs w:val="20"/>
                    <w:lang w:eastAsia="en-US"/>
                  </w:rPr>
                </w:pPr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="00400EF0" w14:paraId="5156114B" w14:textId="77777777" w:rsidTr="00496811">
        <w:trPr>
          <w:trHeight w:val="258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B58E" w14:textId="77777777" w:rsidR="00692063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D145" w14:textId="77777777" w:rsidR="00692063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FEE3" w14:textId="77777777" w:rsidR="00692063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Nutritional </w:t>
            </w:r>
          </w:p>
        </w:tc>
        <w:sdt>
          <w:sdtPr>
            <w:rPr>
              <w:color w:val="auto"/>
              <w:sz w:val="20"/>
              <w:szCs w:val="20"/>
              <w:lang w:eastAsia="en-US"/>
            </w:rPr>
            <w:id w:val="-90976739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20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EA3147E" w14:textId="77777777" w:rsidR="00692063" w:rsidRPr="00496811" w:rsidRDefault="00F13FC3" w:rsidP="00496811">
                <w:pPr>
                  <w:spacing w:before="60" w:after="60"/>
                  <w:jc w:val="center"/>
                  <w:rPr>
                    <w:color w:val="auto"/>
                    <w:sz w:val="20"/>
                    <w:szCs w:val="20"/>
                    <w:lang w:eastAsia="en-US"/>
                  </w:rPr>
                </w:pPr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="00400EF0" w14:paraId="0CDA3E6D" w14:textId="77777777" w:rsidTr="00496811">
        <w:trPr>
          <w:trHeight w:val="258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5D42" w14:textId="77777777" w:rsidR="00692063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A636" w14:textId="77777777" w:rsidR="00692063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3B90" w14:textId="77777777" w:rsidR="00692063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Food</w:t>
            </w:r>
          </w:p>
        </w:tc>
        <w:sdt>
          <w:sdtPr>
            <w:rPr>
              <w:color w:val="auto"/>
              <w:sz w:val="20"/>
              <w:szCs w:val="20"/>
              <w:lang w:eastAsia="en-US"/>
            </w:rPr>
            <w:id w:val="-92456742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20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B1AC3E7" w14:textId="77777777" w:rsidR="00692063" w:rsidRPr="00496811" w:rsidRDefault="00F13FC3" w:rsidP="00496811">
                <w:pPr>
                  <w:spacing w:before="60" w:after="60"/>
                  <w:jc w:val="center"/>
                  <w:rPr>
                    <w:color w:val="auto"/>
                    <w:sz w:val="20"/>
                    <w:szCs w:val="20"/>
                    <w:lang w:eastAsia="en-US"/>
                  </w:rPr>
                </w:pPr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="00400EF0" w14:paraId="38145D01" w14:textId="77777777" w:rsidTr="00496811"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9658" w14:textId="77777777" w:rsidR="00EE2AB6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7108" w14:textId="77777777" w:rsidR="00EE2AB6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How long has the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company been established?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092F" w14:textId="77777777" w:rsidR="00EE2AB6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Less than 2 years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42A4" w14:textId="77777777" w:rsidR="00EE2AB6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1407569350"/>
                <w:placeholder>
                  <w:docPart w:val="AFDEAEF479D94367A148C677CB12C922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6C8DDA3C" w14:textId="77777777" w:rsidTr="00496811"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B786" w14:textId="77777777" w:rsidR="00EE2AB6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4015" w14:textId="77777777" w:rsidR="00EE2AB6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4C82" w14:textId="77777777" w:rsidR="00EE2AB6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2 to 5 years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E827" w14:textId="77777777" w:rsidR="00EE2AB6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1344389268"/>
                <w:placeholder>
                  <w:docPart w:val="F6FE726A3B944B65A4E6949EB9C26ABD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2CFBB0EF" w14:textId="77777777" w:rsidTr="00496811"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273C" w14:textId="77777777" w:rsidR="00EE2AB6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F0F4" w14:textId="77777777" w:rsidR="00EE2AB6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9769" w14:textId="77777777" w:rsidR="00EE2AB6" w:rsidRPr="00496811" w:rsidRDefault="00F13FC3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More than 5 years 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7A9" w14:textId="77777777" w:rsidR="00EE2AB6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1034078301"/>
                <w:placeholder>
                  <w:docPart w:val="483722CE6AC144C0A2FB43E0DFF8D143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7410E611" w14:textId="77777777" w:rsidTr="00496811">
        <w:trPr>
          <w:trHeight w:val="1280"/>
        </w:trPr>
        <w:tc>
          <w:tcPr>
            <w:tcW w:w="259" w:type="pct"/>
            <w:tcBorders>
              <w:top w:val="single" w:sz="4" w:space="0" w:color="auto"/>
            </w:tcBorders>
          </w:tcPr>
          <w:p w14:paraId="4EBF7FB0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1431" w:type="pct"/>
            <w:tcBorders>
              <w:top w:val="single" w:sz="4" w:space="0" w:color="auto"/>
            </w:tcBorders>
          </w:tcPr>
          <w:p w14:paraId="23926BFD" w14:textId="77777777" w:rsidR="004729EB" w:rsidRPr="00496811" w:rsidRDefault="00F13FC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Does the company have a DUNS (Dun and Bradsheet) number?</w:t>
            </w:r>
          </w:p>
        </w:tc>
        <w:tc>
          <w:tcPr>
            <w:tcW w:w="2106" w:type="pct"/>
            <w:tcBorders>
              <w:top w:val="single" w:sz="4" w:space="0" w:color="auto"/>
            </w:tcBorders>
          </w:tcPr>
          <w:p w14:paraId="434595B6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If Yes, please state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nine-digit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 DUNS number, and if No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please state GPS coordinates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:</w:t>
            </w:r>
          </w:p>
          <w:sdt>
            <w:sdtPr>
              <w:rPr>
                <w:color w:val="auto"/>
                <w:sz w:val="20"/>
                <w:szCs w:val="20"/>
                <w:lang w:eastAsia="en-US"/>
              </w:rPr>
              <w:id w:val="-777876780"/>
              <w:placeholder>
                <w:docPart w:val="DefaultPlaceholder_-1854013440"/>
              </w:placeholder>
              <w:showingPlcHdr/>
            </w:sdtPr>
            <w:sdtEndPr/>
            <w:sdtContent>
              <w:p w14:paraId="5F8D47EC" w14:textId="77777777" w:rsidR="004729EB" w:rsidRPr="00496811" w:rsidRDefault="00F13FC3">
                <w:pPr>
                  <w:spacing w:before="60" w:after="60"/>
                  <w:rPr>
                    <w:color w:val="auto"/>
                    <w:sz w:val="20"/>
                    <w:szCs w:val="20"/>
                    <w:lang w:eastAsia="en-US"/>
                  </w:rPr>
                </w:pPr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p>
            </w:sdtContent>
          </w:sdt>
        </w:tc>
        <w:tc>
          <w:tcPr>
            <w:tcW w:w="1205" w:type="pct"/>
            <w:tcBorders>
              <w:top w:val="single" w:sz="4" w:space="0" w:color="auto"/>
            </w:tcBorders>
            <w:vAlign w:val="center"/>
          </w:tcPr>
          <w:p w14:paraId="4A0D1CA6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-1226601467"/>
                <w:placeholder>
                  <w:docPart w:val="B3CCD6BE2049424FA0B3ABAE0262E049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400EF0" w14:paraId="657EA86D" w14:textId="77777777" w:rsidTr="00496811">
        <w:tc>
          <w:tcPr>
            <w:tcW w:w="259" w:type="pct"/>
            <w:tcBorders>
              <w:top w:val="single" w:sz="4" w:space="0" w:color="auto"/>
            </w:tcBorders>
          </w:tcPr>
          <w:p w14:paraId="47570B3E" w14:textId="77777777" w:rsidR="003C797E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1431" w:type="pct"/>
            <w:tcBorders>
              <w:top w:val="single" w:sz="4" w:space="0" w:color="auto"/>
            </w:tcBorders>
          </w:tcPr>
          <w:p w14:paraId="7157271B" w14:textId="77777777" w:rsidR="003C797E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How long has the company been manufacturing the product/services(s) supplied?</w:t>
            </w:r>
          </w:p>
        </w:tc>
        <w:sdt>
          <w:sdtPr>
            <w:rPr>
              <w:color w:val="auto"/>
              <w:sz w:val="20"/>
              <w:szCs w:val="20"/>
              <w:lang w:eastAsia="en-US"/>
            </w:rPr>
            <w:id w:val="2001454072"/>
            <w:placeholder>
              <w:docPart w:val="84F38723BE114DA89DA64F598F56567F"/>
            </w:placeholder>
            <w:showingPlcHdr/>
          </w:sdtPr>
          <w:sdtEndPr/>
          <w:sdtContent>
            <w:tc>
              <w:tcPr>
                <w:tcW w:w="3310" w:type="pct"/>
                <w:gridSpan w:val="2"/>
                <w:tcBorders>
                  <w:top w:val="single" w:sz="4" w:space="0" w:color="auto"/>
                </w:tcBorders>
              </w:tcPr>
              <w:p w14:paraId="378431FE" w14:textId="77777777" w:rsidR="003C797E" w:rsidRPr="00496811" w:rsidRDefault="00F13FC3" w:rsidP="004729EB">
                <w:pPr>
                  <w:spacing w:before="60" w:after="60"/>
                  <w:rPr>
                    <w:color w:val="auto"/>
                    <w:sz w:val="20"/>
                    <w:szCs w:val="20"/>
                    <w:lang w:eastAsia="en-US"/>
                  </w:rPr>
                </w:pPr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="00400EF0" w14:paraId="0C285BCF" w14:textId="77777777" w:rsidTr="00496811">
        <w:trPr>
          <w:trHeight w:val="2006"/>
        </w:trPr>
        <w:tc>
          <w:tcPr>
            <w:tcW w:w="259" w:type="pct"/>
            <w:tcBorders>
              <w:top w:val="single" w:sz="4" w:space="0" w:color="auto"/>
            </w:tcBorders>
          </w:tcPr>
          <w:p w14:paraId="47103E8E" w14:textId="77777777" w:rsidR="006B3065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1431" w:type="pct"/>
            <w:tcBorders>
              <w:top w:val="single" w:sz="4" w:space="0" w:color="auto"/>
            </w:tcBorders>
          </w:tcPr>
          <w:p w14:paraId="553CA913" w14:textId="77777777" w:rsidR="006B3065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Does the company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operate on more than one site?</w:t>
            </w:r>
          </w:p>
          <w:p w14:paraId="132F0F6D" w14:textId="77777777" w:rsidR="006B3065" w:rsidRPr="00496811" w:rsidRDefault="00F13FC3" w:rsidP="004729EB">
            <w:pPr>
              <w:spacing w:before="60" w:after="60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b/>
                <w:bCs/>
                <w:color w:val="auto"/>
                <w:sz w:val="20"/>
                <w:szCs w:val="20"/>
                <w:lang w:eastAsia="en-US"/>
              </w:rPr>
              <w:t>If yes, please list sites and relevant operations to product/services named on this questionnaire.</w:t>
            </w:r>
          </w:p>
        </w:tc>
        <w:tc>
          <w:tcPr>
            <w:tcW w:w="2106" w:type="pct"/>
            <w:tcBorders>
              <w:top w:val="single" w:sz="4" w:space="0" w:color="auto"/>
            </w:tcBorders>
          </w:tcPr>
          <w:p w14:paraId="0F6F940E" w14:textId="77777777" w:rsidR="006B3065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id w:val="-1980136213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1205" w:type="pct"/>
            <w:tcBorders>
              <w:top w:val="single" w:sz="4" w:space="0" w:color="auto"/>
            </w:tcBorders>
            <w:vAlign w:val="center"/>
          </w:tcPr>
          <w:p w14:paraId="468F8D31" w14:textId="77777777" w:rsidR="006B3065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418366861"/>
                <w:placeholder>
                  <w:docPart w:val="8C40D472416F4761B93286873EC8E846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400EF0" w14:paraId="6D775F5B" w14:textId="77777777" w:rsidTr="00496811">
        <w:tc>
          <w:tcPr>
            <w:tcW w:w="259" w:type="pct"/>
            <w:vMerge w:val="restart"/>
            <w:tcBorders>
              <w:top w:val="single" w:sz="4" w:space="0" w:color="auto"/>
            </w:tcBorders>
          </w:tcPr>
          <w:p w14:paraId="0356C0DC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1431" w:type="pct"/>
            <w:vMerge w:val="restart"/>
            <w:tcBorders>
              <w:top w:val="single" w:sz="4" w:space="0" w:color="auto"/>
            </w:tcBorders>
          </w:tcPr>
          <w:p w14:paraId="3231754A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How many people does the company employ?</w:t>
            </w:r>
          </w:p>
        </w:tc>
        <w:tc>
          <w:tcPr>
            <w:tcW w:w="2106" w:type="pct"/>
            <w:tcBorders>
              <w:top w:val="single" w:sz="4" w:space="0" w:color="auto"/>
            </w:tcBorders>
          </w:tcPr>
          <w:p w14:paraId="2E6D68A8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Less than 10</w:t>
            </w:r>
          </w:p>
        </w:tc>
        <w:tc>
          <w:tcPr>
            <w:tcW w:w="1205" w:type="pct"/>
            <w:tcBorders>
              <w:top w:val="single" w:sz="4" w:space="0" w:color="auto"/>
            </w:tcBorders>
            <w:vAlign w:val="center"/>
          </w:tcPr>
          <w:p w14:paraId="3654C787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1160420689"/>
                <w:placeholder>
                  <w:docPart w:val="BB991CFCBAAC4499A4483F87193ADBCA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 xml:space="preserve">Choose Yes </w:t>
                </w:r>
                <w:r>
                  <w:rPr>
                    <w:sz w:val="20"/>
                    <w:szCs w:val="20"/>
                  </w:rPr>
                  <w:t>or N/A</w:t>
                </w:r>
              </w:sdtContent>
            </w:sdt>
          </w:p>
        </w:tc>
      </w:tr>
      <w:tr w:rsidR="00400EF0" w14:paraId="75662D16" w14:textId="77777777" w:rsidTr="00075673">
        <w:tc>
          <w:tcPr>
            <w:tcW w:w="259" w:type="pct"/>
            <w:vMerge/>
          </w:tcPr>
          <w:p w14:paraId="179213AE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5A09CA28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449D5977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11-100</w:t>
            </w:r>
          </w:p>
        </w:tc>
        <w:tc>
          <w:tcPr>
            <w:tcW w:w="1205" w:type="pct"/>
            <w:vAlign w:val="center"/>
          </w:tcPr>
          <w:p w14:paraId="637E0A83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1765526301"/>
                <w:placeholder>
                  <w:docPart w:val="27053B8AF8994BE1A57BDCEEF294ED9C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06555563" w14:textId="77777777" w:rsidTr="00075673">
        <w:tc>
          <w:tcPr>
            <w:tcW w:w="259" w:type="pct"/>
            <w:vMerge/>
          </w:tcPr>
          <w:p w14:paraId="6BDC9B9A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094A5178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03241914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101-1000</w:t>
            </w:r>
          </w:p>
        </w:tc>
        <w:tc>
          <w:tcPr>
            <w:tcW w:w="1205" w:type="pct"/>
            <w:vAlign w:val="center"/>
          </w:tcPr>
          <w:p w14:paraId="1AE2B563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491728226"/>
                <w:placeholder>
                  <w:docPart w:val="39C8332E9CF2450DB56A4A6BC74DE1F0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64022A1C" w14:textId="77777777" w:rsidTr="00075673">
        <w:tc>
          <w:tcPr>
            <w:tcW w:w="259" w:type="pct"/>
            <w:vMerge/>
          </w:tcPr>
          <w:p w14:paraId="12B966D9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6DAB48EE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5F19B1D8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Greater than 1000</w:t>
            </w:r>
          </w:p>
        </w:tc>
        <w:tc>
          <w:tcPr>
            <w:tcW w:w="1205" w:type="pct"/>
            <w:vAlign w:val="center"/>
          </w:tcPr>
          <w:p w14:paraId="77C88E25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1204984309"/>
                <w:placeholder>
                  <w:docPart w:val="28DC24661E344264A15044449CD092D8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64869CB4" w14:textId="77777777" w:rsidTr="00496811">
        <w:trPr>
          <w:trHeight w:val="363"/>
        </w:trPr>
        <w:tc>
          <w:tcPr>
            <w:tcW w:w="259" w:type="pct"/>
            <w:vMerge w:val="restart"/>
          </w:tcPr>
          <w:p w14:paraId="42165A00" w14:textId="77777777" w:rsidR="00174961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1431" w:type="pct"/>
            <w:vMerge w:val="restart"/>
          </w:tcPr>
          <w:p w14:paraId="6E878611" w14:textId="77777777" w:rsidR="00174961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Are any parts of the manufacturing &amp; supply/Services sub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-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contracted?</w:t>
            </w:r>
          </w:p>
          <w:p w14:paraId="602F32BC" w14:textId="77777777" w:rsidR="00174961" w:rsidRPr="00496811" w:rsidRDefault="00F13FC3" w:rsidP="004729EB">
            <w:pPr>
              <w:spacing w:before="60" w:after="60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b/>
                <w:bCs/>
                <w:color w:val="auto"/>
                <w:sz w:val="20"/>
                <w:szCs w:val="20"/>
                <w:lang w:eastAsia="en-US"/>
              </w:rPr>
              <w:t>Tick those that are subcontracted.</w:t>
            </w:r>
          </w:p>
        </w:tc>
        <w:tc>
          <w:tcPr>
            <w:tcW w:w="2106" w:type="pct"/>
          </w:tcPr>
          <w:p w14:paraId="0DBA3A2E" w14:textId="77777777" w:rsidR="00174961" w:rsidRPr="00496811" w:rsidRDefault="00F13FC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Manufacturing</w:t>
            </w:r>
          </w:p>
        </w:tc>
        <w:tc>
          <w:tcPr>
            <w:tcW w:w="1205" w:type="pct"/>
            <w:vAlign w:val="center"/>
          </w:tcPr>
          <w:p w14:paraId="3C56AF0F" w14:textId="77777777" w:rsidR="00174961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1553203412"/>
                <w:placeholder>
                  <w:docPart w:val="6B4B9D692A1141399448769E8C056FB9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65C570F9" w14:textId="77777777" w:rsidTr="00075673">
        <w:trPr>
          <w:trHeight w:val="190"/>
        </w:trPr>
        <w:tc>
          <w:tcPr>
            <w:tcW w:w="259" w:type="pct"/>
            <w:vMerge/>
          </w:tcPr>
          <w:p w14:paraId="1B367F75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14C46BB8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4E653EDF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Packaging</w:t>
            </w:r>
          </w:p>
        </w:tc>
        <w:tc>
          <w:tcPr>
            <w:tcW w:w="1205" w:type="pct"/>
            <w:vAlign w:val="center"/>
          </w:tcPr>
          <w:p w14:paraId="1D29C05D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1938473455"/>
                <w:placeholder>
                  <w:docPart w:val="D0501AD97DED42F18AD8478D76A18F8D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45A1E1E9" w14:textId="77777777" w:rsidTr="00075673">
        <w:trPr>
          <w:trHeight w:val="190"/>
        </w:trPr>
        <w:tc>
          <w:tcPr>
            <w:tcW w:w="259" w:type="pct"/>
            <w:vMerge/>
          </w:tcPr>
          <w:p w14:paraId="628BDB58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2A6AA579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585AD904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Testing</w:t>
            </w:r>
          </w:p>
        </w:tc>
        <w:tc>
          <w:tcPr>
            <w:tcW w:w="1205" w:type="pct"/>
            <w:vAlign w:val="center"/>
          </w:tcPr>
          <w:p w14:paraId="304441ED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848287145"/>
                <w:placeholder>
                  <w:docPart w:val="9B8B7E99BD014CC796E88003BE2E401F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4094A455" w14:textId="77777777" w:rsidTr="00075673">
        <w:trPr>
          <w:trHeight w:val="190"/>
        </w:trPr>
        <w:tc>
          <w:tcPr>
            <w:tcW w:w="259" w:type="pct"/>
            <w:vMerge/>
          </w:tcPr>
          <w:p w14:paraId="6E64860D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21779BD5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04A1FEA4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Storage</w:t>
            </w:r>
          </w:p>
        </w:tc>
        <w:tc>
          <w:tcPr>
            <w:tcW w:w="1205" w:type="pct"/>
            <w:vAlign w:val="center"/>
          </w:tcPr>
          <w:p w14:paraId="55B29F43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1505619211"/>
                <w:placeholder>
                  <w:docPart w:val="308889108662404B9D793C1343B1A171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61D69425" w14:textId="77777777" w:rsidTr="00075673">
        <w:trPr>
          <w:trHeight w:val="190"/>
        </w:trPr>
        <w:tc>
          <w:tcPr>
            <w:tcW w:w="259" w:type="pct"/>
            <w:vMerge/>
          </w:tcPr>
          <w:p w14:paraId="2171264D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0CD70E26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314687CB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Distribution</w:t>
            </w:r>
          </w:p>
        </w:tc>
        <w:tc>
          <w:tcPr>
            <w:tcW w:w="1205" w:type="pct"/>
            <w:vAlign w:val="center"/>
          </w:tcPr>
          <w:p w14:paraId="79D4553A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709652708"/>
                <w:placeholder>
                  <w:docPart w:val="8296A37DA6104402B41E9C81D8E8F232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248A2441" w14:textId="77777777" w:rsidTr="00075673">
        <w:trPr>
          <w:trHeight w:val="190"/>
        </w:trPr>
        <w:tc>
          <w:tcPr>
            <w:tcW w:w="259" w:type="pct"/>
            <w:vMerge/>
          </w:tcPr>
          <w:p w14:paraId="7FFE35DD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56656B1A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0BCA9C31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Other (please state)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: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ab/>
            </w: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id w:val="291716691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1205" w:type="pct"/>
            <w:vAlign w:val="center"/>
          </w:tcPr>
          <w:p w14:paraId="76D6ABCF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1605918022"/>
                <w:placeholder>
                  <w:docPart w:val="DE325E24F3BD4250955097F134F4D090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4AA408E7" w14:textId="77777777" w:rsidTr="00075673">
        <w:trPr>
          <w:trHeight w:val="600"/>
        </w:trPr>
        <w:tc>
          <w:tcPr>
            <w:tcW w:w="259" w:type="pct"/>
            <w:vMerge w:val="restart"/>
          </w:tcPr>
          <w:p w14:paraId="629D956C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1431" w:type="pct"/>
            <w:vMerge w:val="restart"/>
          </w:tcPr>
          <w:p w14:paraId="527A38D5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Does the company have a GMP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Certificate for manufacture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/services? </w:t>
            </w:r>
          </w:p>
          <w:p w14:paraId="35E33319" w14:textId="77777777" w:rsidR="004729EB" w:rsidRPr="00496811" w:rsidRDefault="00F13FC3" w:rsidP="004729EB">
            <w:pPr>
              <w:spacing w:before="60" w:after="60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b/>
                <w:bCs/>
                <w:color w:val="auto"/>
                <w:sz w:val="20"/>
                <w:szCs w:val="20"/>
                <w:lang w:eastAsia="en-US"/>
              </w:rPr>
              <w:t xml:space="preserve">If so, please state the scope of the licence and </w:t>
            </w:r>
            <w:r w:rsidRPr="00496811">
              <w:rPr>
                <w:b/>
                <w:bCs/>
                <w:color w:val="auto"/>
                <w:sz w:val="20"/>
                <w:szCs w:val="20"/>
                <w:lang w:eastAsia="en-US"/>
              </w:rPr>
              <w:lastRenderedPageBreak/>
              <w:t>please include a copy of certificate.</w:t>
            </w:r>
          </w:p>
        </w:tc>
        <w:tc>
          <w:tcPr>
            <w:tcW w:w="2106" w:type="pct"/>
          </w:tcPr>
          <w:p w14:paraId="682C1940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lastRenderedPageBreak/>
              <w:t>Company has GMP certificate.</w:t>
            </w:r>
          </w:p>
        </w:tc>
        <w:tc>
          <w:tcPr>
            <w:tcW w:w="1205" w:type="pct"/>
            <w:vAlign w:val="center"/>
          </w:tcPr>
          <w:p w14:paraId="7ED19DEA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631636461"/>
                <w:placeholder>
                  <w:docPart w:val="D4DB987A9AF5478D86B2F2F01A6B354E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2CF5819C" w14:textId="77777777" w:rsidTr="00075673">
        <w:trPr>
          <w:trHeight w:val="600"/>
        </w:trPr>
        <w:tc>
          <w:tcPr>
            <w:tcW w:w="259" w:type="pct"/>
            <w:vMerge/>
          </w:tcPr>
          <w:p w14:paraId="11F6592B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32C77288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28818FD1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Company does not have GMP certificate but works within the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requirements of a documented GMP quality system.</w:t>
            </w:r>
          </w:p>
        </w:tc>
        <w:tc>
          <w:tcPr>
            <w:tcW w:w="1205" w:type="pct"/>
            <w:vAlign w:val="center"/>
          </w:tcPr>
          <w:p w14:paraId="0D77188D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1827406598"/>
                <w:placeholder>
                  <w:docPart w:val="2D9FBA189F104F2691A5606A0566E4FF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098DFC92" w14:textId="77777777" w:rsidTr="00075673">
        <w:trPr>
          <w:trHeight w:val="600"/>
        </w:trPr>
        <w:tc>
          <w:tcPr>
            <w:tcW w:w="259" w:type="pct"/>
            <w:vMerge/>
          </w:tcPr>
          <w:p w14:paraId="617A13D6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2357F49A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004F7517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Company has no certificate and does not work within the requirements of a documented GMP quality system.</w:t>
            </w:r>
          </w:p>
        </w:tc>
        <w:tc>
          <w:tcPr>
            <w:tcW w:w="1205" w:type="pct"/>
            <w:vAlign w:val="center"/>
          </w:tcPr>
          <w:p w14:paraId="034BAF3A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427200215"/>
                <w:placeholder>
                  <w:docPart w:val="14161207CEFE4810AC654D3223E60F63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0CFD186B" w14:textId="77777777" w:rsidTr="00075673">
        <w:tc>
          <w:tcPr>
            <w:tcW w:w="259" w:type="pct"/>
            <w:vMerge w:val="restart"/>
          </w:tcPr>
          <w:p w14:paraId="271F2D3E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1431" w:type="pct"/>
            <w:vMerge w:val="restart"/>
          </w:tcPr>
          <w:p w14:paraId="721770A9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Does the company have Quality Management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Certification (e.g. ISO 9001 or ISO 13485)?</w:t>
            </w:r>
          </w:p>
          <w:p w14:paraId="0849F062" w14:textId="77777777" w:rsidR="004729EB" w:rsidRPr="00496811" w:rsidRDefault="00F13FC3" w:rsidP="004729EB">
            <w:pPr>
              <w:spacing w:before="60" w:after="60"/>
              <w:rPr>
                <w:b/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b/>
                <w:color w:val="auto"/>
                <w:sz w:val="20"/>
                <w:szCs w:val="20"/>
                <w:lang w:eastAsia="en-US"/>
              </w:rPr>
              <w:t xml:space="preserve">If so, please include a copy of certificate. </w:t>
            </w:r>
          </w:p>
        </w:tc>
        <w:tc>
          <w:tcPr>
            <w:tcW w:w="2106" w:type="pct"/>
          </w:tcPr>
          <w:p w14:paraId="1797878B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Company has no formal registration and does not work within the requirements of a documented quality system.</w:t>
            </w:r>
          </w:p>
        </w:tc>
        <w:tc>
          <w:tcPr>
            <w:tcW w:w="1205" w:type="pct"/>
            <w:vAlign w:val="center"/>
          </w:tcPr>
          <w:p w14:paraId="2B378BDB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423617143"/>
                <w:placeholder>
                  <w:docPart w:val="B73C2DB38B974DB38B1D667E2A7CB544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265463E5" w14:textId="77777777" w:rsidTr="00075673">
        <w:tc>
          <w:tcPr>
            <w:tcW w:w="259" w:type="pct"/>
            <w:vMerge/>
          </w:tcPr>
          <w:p w14:paraId="649E7BC3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2EFEDF34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02C58EEF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Company has no formal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registration but works within the requirements of a documented quality system.</w:t>
            </w:r>
          </w:p>
        </w:tc>
        <w:tc>
          <w:tcPr>
            <w:tcW w:w="1205" w:type="pct"/>
            <w:vAlign w:val="center"/>
          </w:tcPr>
          <w:p w14:paraId="70090D69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278375367"/>
                <w:placeholder>
                  <w:docPart w:val="1EA5BBD4024741ED9B9AD0B13ED554DD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4FA82CD9" w14:textId="77777777" w:rsidTr="00075673">
        <w:tc>
          <w:tcPr>
            <w:tcW w:w="259" w:type="pct"/>
            <w:vMerge/>
          </w:tcPr>
          <w:p w14:paraId="0E88FE38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388D5C66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221E756C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Company has formal registration of its quality system.</w:t>
            </w:r>
          </w:p>
        </w:tc>
        <w:tc>
          <w:tcPr>
            <w:tcW w:w="1205" w:type="pct"/>
            <w:vAlign w:val="center"/>
          </w:tcPr>
          <w:p w14:paraId="058B64D7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299494054"/>
                <w:placeholder>
                  <w:docPart w:val="9F1B36C99D4D4039886C841D3FAA324D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06AB5FA3" w14:textId="77777777" w:rsidTr="00075673">
        <w:tc>
          <w:tcPr>
            <w:tcW w:w="259" w:type="pct"/>
            <w:vMerge/>
          </w:tcPr>
          <w:p w14:paraId="01CD6923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40471132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016B8ED3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Company has other certification(s).</w:t>
            </w:r>
          </w:p>
        </w:tc>
        <w:tc>
          <w:tcPr>
            <w:tcW w:w="1205" w:type="pct"/>
            <w:vAlign w:val="center"/>
          </w:tcPr>
          <w:p w14:paraId="1652EF19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6216347"/>
                <w:placeholder>
                  <w:docPart w:val="FCB6730B98D148EAAC1BF5622EC42A97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711013CF" w14:textId="77777777" w:rsidTr="00075673">
        <w:tc>
          <w:tcPr>
            <w:tcW w:w="259" w:type="pct"/>
            <w:vMerge/>
          </w:tcPr>
          <w:p w14:paraId="7780AF1D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1ECAEB41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310" w:type="pct"/>
            <w:gridSpan w:val="2"/>
          </w:tcPr>
          <w:p w14:paraId="69AFD448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Please indicate o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ther certification(s), if applicable:</w:t>
            </w:r>
          </w:p>
          <w:sdt>
            <w:sdtPr>
              <w:rPr>
                <w:color w:val="auto"/>
                <w:sz w:val="20"/>
                <w:szCs w:val="20"/>
                <w:lang w:eastAsia="en-US"/>
              </w:rPr>
              <w:id w:val="-1383395594"/>
              <w:placeholder>
                <w:docPart w:val="DefaultPlaceholder_-1854013440"/>
              </w:placeholder>
              <w:showingPlcHdr/>
            </w:sdtPr>
            <w:sdtEndPr/>
            <w:sdtContent>
              <w:p w14:paraId="196FCCCA" w14:textId="77777777" w:rsidR="004729EB" w:rsidRPr="00496811" w:rsidRDefault="00F13FC3" w:rsidP="004729EB">
                <w:pPr>
                  <w:spacing w:before="60" w:after="60"/>
                  <w:rPr>
                    <w:color w:val="auto"/>
                    <w:sz w:val="20"/>
                    <w:szCs w:val="20"/>
                    <w:lang w:eastAsia="en-US"/>
                  </w:rPr>
                </w:pPr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p>
            </w:sdtContent>
          </w:sdt>
        </w:tc>
      </w:tr>
      <w:tr w:rsidR="00400EF0" w14:paraId="6C812C0F" w14:textId="77777777" w:rsidTr="00496811">
        <w:trPr>
          <w:trHeight w:val="1173"/>
        </w:trPr>
        <w:tc>
          <w:tcPr>
            <w:tcW w:w="259" w:type="pct"/>
          </w:tcPr>
          <w:p w14:paraId="10D4CF68" w14:textId="77777777" w:rsidR="00557348" w:rsidRPr="00496811" w:rsidRDefault="00F13FC3" w:rsidP="007E4AA7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1431" w:type="pct"/>
          </w:tcPr>
          <w:p w14:paraId="4F258F23" w14:textId="77777777" w:rsidR="00557348" w:rsidRPr="00496811" w:rsidRDefault="00F13FC3" w:rsidP="007E4AA7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Do you have a Quality Department or full time Quality role within your organisation?</w:t>
            </w:r>
          </w:p>
        </w:tc>
        <w:tc>
          <w:tcPr>
            <w:tcW w:w="2106" w:type="pct"/>
            <w:shd w:val="clear" w:color="auto" w:fill="D9D9D9" w:themeFill="background1" w:themeFillShade="D9"/>
          </w:tcPr>
          <w:p w14:paraId="6EF1210E" w14:textId="77777777" w:rsidR="00557348" w:rsidRPr="00496811" w:rsidRDefault="00F13FC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05" w:type="pct"/>
            <w:vAlign w:val="center"/>
          </w:tcPr>
          <w:p w14:paraId="338E1324" w14:textId="77777777" w:rsidR="00557348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-583758699"/>
                <w:placeholder>
                  <w:docPart w:val="82275B96F80C4337A801D6AE56A87D78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400EF0" w14:paraId="4A4011E4" w14:textId="77777777" w:rsidTr="00496811">
        <w:trPr>
          <w:trHeight w:val="666"/>
        </w:trPr>
        <w:tc>
          <w:tcPr>
            <w:tcW w:w="259" w:type="pct"/>
          </w:tcPr>
          <w:p w14:paraId="32842F70" w14:textId="77777777" w:rsidR="00BE3DC8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1431" w:type="pct"/>
          </w:tcPr>
          <w:p w14:paraId="141CBC6C" w14:textId="77777777" w:rsidR="00BE3DC8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Do you have a Quality Manual?</w:t>
            </w:r>
          </w:p>
        </w:tc>
        <w:tc>
          <w:tcPr>
            <w:tcW w:w="2106" w:type="pct"/>
          </w:tcPr>
          <w:p w14:paraId="2D7541D1" w14:textId="77777777" w:rsidR="00BE3DC8" w:rsidRPr="00496811" w:rsidRDefault="00F13FC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If No, go to Question 15</w:t>
            </w:r>
          </w:p>
        </w:tc>
        <w:tc>
          <w:tcPr>
            <w:tcW w:w="1205" w:type="pct"/>
            <w:vAlign w:val="center"/>
          </w:tcPr>
          <w:p w14:paraId="066ACCD1" w14:textId="77777777" w:rsidR="00BE3DC8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-2019607534"/>
                <w:placeholder>
                  <w:docPart w:val="BF268BC40DB6469D8148AEE6FAF01963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 xml:space="preserve">Choose Yes </w:t>
                </w:r>
                <w:r>
                  <w:rPr>
                    <w:sz w:val="20"/>
                    <w:szCs w:val="20"/>
                  </w:rPr>
                  <w:t>or No</w:t>
                </w:r>
              </w:sdtContent>
            </w:sdt>
          </w:p>
        </w:tc>
      </w:tr>
      <w:tr w:rsidR="00400EF0" w14:paraId="03946BBB" w14:textId="77777777" w:rsidTr="00075673">
        <w:tc>
          <w:tcPr>
            <w:tcW w:w="259" w:type="pct"/>
            <w:vMerge w:val="restart"/>
          </w:tcPr>
          <w:p w14:paraId="16FB38DD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14.</w:t>
            </w:r>
          </w:p>
        </w:tc>
        <w:tc>
          <w:tcPr>
            <w:tcW w:w="1431" w:type="pct"/>
            <w:vMerge w:val="restart"/>
          </w:tcPr>
          <w:p w14:paraId="3EC13261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How often is the Quality Manual reviewed?</w:t>
            </w:r>
          </w:p>
        </w:tc>
        <w:tc>
          <w:tcPr>
            <w:tcW w:w="2106" w:type="pct"/>
          </w:tcPr>
          <w:p w14:paraId="14B680A4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Every year</w:t>
            </w:r>
          </w:p>
        </w:tc>
        <w:tc>
          <w:tcPr>
            <w:tcW w:w="1205" w:type="pct"/>
            <w:vAlign w:val="center"/>
          </w:tcPr>
          <w:p w14:paraId="3871DF68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1983040000"/>
                <w:placeholder>
                  <w:docPart w:val="A99581B5E1E441BBB0E947AB51A0BB02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628F34B3" w14:textId="77777777" w:rsidTr="00075673">
        <w:tc>
          <w:tcPr>
            <w:tcW w:w="259" w:type="pct"/>
            <w:vMerge/>
          </w:tcPr>
          <w:p w14:paraId="6FF59B54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3C54E0C6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1F3FDE21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Every two years</w:t>
            </w:r>
          </w:p>
        </w:tc>
        <w:tc>
          <w:tcPr>
            <w:tcW w:w="1205" w:type="pct"/>
            <w:vAlign w:val="center"/>
          </w:tcPr>
          <w:p w14:paraId="7039556D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43831670"/>
                <w:placeholder>
                  <w:docPart w:val="849EBACB151140FBABE39112AF245871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2FF7C2C8" w14:textId="77777777" w:rsidTr="00075673">
        <w:tc>
          <w:tcPr>
            <w:tcW w:w="259" w:type="pct"/>
            <w:vMerge/>
          </w:tcPr>
          <w:p w14:paraId="2AE5ABD8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47FE37C3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7EAE19D0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Other (Please specify)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: </w:t>
            </w: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id w:val="1427617252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1205" w:type="pct"/>
            <w:vAlign w:val="center"/>
          </w:tcPr>
          <w:p w14:paraId="782148EE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1713098550"/>
                <w:placeholder>
                  <w:docPart w:val="33B00D7D4D084D7B88C5B03B4F031207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2FFC4398" w14:textId="77777777" w:rsidTr="00496811">
        <w:trPr>
          <w:trHeight w:val="626"/>
        </w:trPr>
        <w:tc>
          <w:tcPr>
            <w:tcW w:w="259" w:type="pct"/>
          </w:tcPr>
          <w:p w14:paraId="4EF830EC" w14:textId="77777777" w:rsidR="00C76692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15.</w:t>
            </w:r>
          </w:p>
        </w:tc>
        <w:tc>
          <w:tcPr>
            <w:tcW w:w="1431" w:type="pct"/>
          </w:tcPr>
          <w:p w14:paraId="2279A567" w14:textId="77777777" w:rsidR="00C76692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Do you have an Approved Suppliers List?</w:t>
            </w:r>
          </w:p>
        </w:tc>
        <w:tc>
          <w:tcPr>
            <w:tcW w:w="2106" w:type="pct"/>
            <w:shd w:val="clear" w:color="auto" w:fill="D9D9D9" w:themeFill="background1" w:themeFillShade="D9"/>
          </w:tcPr>
          <w:p w14:paraId="2FCB27D3" w14:textId="77777777" w:rsidR="00C76692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05" w:type="pct"/>
            <w:vAlign w:val="center"/>
          </w:tcPr>
          <w:p w14:paraId="1FC3A777" w14:textId="77777777" w:rsidR="00C76692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-249895625"/>
                <w:placeholder>
                  <w:docPart w:val="821F8E6D926A4B71943DD6C685E7DD93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400EF0" w14:paraId="7CCC91A0" w14:textId="77777777" w:rsidTr="00075673">
        <w:tc>
          <w:tcPr>
            <w:tcW w:w="259" w:type="pct"/>
            <w:vMerge w:val="restart"/>
          </w:tcPr>
          <w:p w14:paraId="7BB9DD01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16.</w:t>
            </w:r>
          </w:p>
        </w:tc>
        <w:tc>
          <w:tcPr>
            <w:tcW w:w="1431" w:type="pct"/>
            <w:vMerge w:val="restart"/>
          </w:tcPr>
          <w:p w14:paraId="246077CF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Are suppliers audited?</w:t>
            </w:r>
          </w:p>
        </w:tc>
        <w:tc>
          <w:tcPr>
            <w:tcW w:w="2106" w:type="pct"/>
          </w:tcPr>
          <w:p w14:paraId="23E11133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Suppliers are not audited.</w:t>
            </w:r>
          </w:p>
        </w:tc>
        <w:tc>
          <w:tcPr>
            <w:tcW w:w="1205" w:type="pct"/>
            <w:vAlign w:val="center"/>
          </w:tcPr>
          <w:p w14:paraId="0C5D9292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582579167"/>
                <w:placeholder>
                  <w:docPart w:val="A15580586A67422892241EEE59784CEC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4ECF51B4" w14:textId="77777777" w:rsidTr="00075673">
        <w:tc>
          <w:tcPr>
            <w:tcW w:w="259" w:type="pct"/>
            <w:vMerge/>
          </w:tcPr>
          <w:p w14:paraId="4EFB95DE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24B15179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418F510B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Suppliers are audited. Findings are recorded, but not in accordance with a documented company procedure.</w:t>
            </w:r>
          </w:p>
        </w:tc>
        <w:tc>
          <w:tcPr>
            <w:tcW w:w="1205" w:type="pct"/>
            <w:vAlign w:val="center"/>
          </w:tcPr>
          <w:p w14:paraId="3224F4C7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2107147367"/>
                <w:placeholder>
                  <w:docPart w:val="2D5C21D02EE54A2B8BDBD6E1CE55BD4C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1F1411D1" w14:textId="77777777" w:rsidTr="00075673">
        <w:tc>
          <w:tcPr>
            <w:tcW w:w="259" w:type="pct"/>
            <w:vMerge/>
          </w:tcPr>
          <w:p w14:paraId="027E5750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43E84146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401CF086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Formal audits are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carried out, are reviewed on a regular basis in accordance with a documented company procedure and audit schedule.</w:t>
            </w:r>
          </w:p>
        </w:tc>
        <w:tc>
          <w:tcPr>
            <w:tcW w:w="1205" w:type="pct"/>
            <w:vAlign w:val="center"/>
          </w:tcPr>
          <w:p w14:paraId="31442A35" w14:textId="77777777" w:rsidR="004729EB" w:rsidRPr="00496811" w:rsidRDefault="00F13FC3" w:rsidP="00496811">
            <w:pPr>
              <w:spacing w:before="60" w:after="60"/>
              <w:jc w:val="center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2062321725"/>
                <w:placeholder>
                  <w:docPart w:val="ADE012A482814093B18FFB5FE5ECC4BB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2C042B55" w14:textId="77777777" w:rsidTr="00075673">
        <w:tc>
          <w:tcPr>
            <w:tcW w:w="259" w:type="pct"/>
            <w:vMerge w:val="restart"/>
          </w:tcPr>
          <w:p w14:paraId="5FFC3B3E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17.</w:t>
            </w:r>
          </w:p>
        </w:tc>
        <w:tc>
          <w:tcPr>
            <w:tcW w:w="1431" w:type="pct"/>
            <w:vMerge w:val="restart"/>
          </w:tcPr>
          <w:p w14:paraId="6A799BD4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Are internal audits performed?</w:t>
            </w:r>
          </w:p>
        </w:tc>
        <w:tc>
          <w:tcPr>
            <w:tcW w:w="2106" w:type="pct"/>
          </w:tcPr>
          <w:p w14:paraId="565BF9D8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Internal audits not performed.</w:t>
            </w:r>
          </w:p>
        </w:tc>
        <w:tc>
          <w:tcPr>
            <w:tcW w:w="1205" w:type="pct"/>
            <w:vAlign w:val="center"/>
          </w:tcPr>
          <w:p w14:paraId="218CA78A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1194685547"/>
                <w:placeholder>
                  <w:docPart w:val="67DB6349258041C0A2E1F0F0AE754D68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383318CF" w14:textId="77777777" w:rsidTr="00075673">
        <w:tc>
          <w:tcPr>
            <w:tcW w:w="259" w:type="pct"/>
            <w:vMerge/>
          </w:tcPr>
          <w:p w14:paraId="36FF1952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737B3687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58E7CDC8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Informal audits are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conducted and documented but not in accordance with a documented company procedure.</w:t>
            </w:r>
          </w:p>
        </w:tc>
        <w:tc>
          <w:tcPr>
            <w:tcW w:w="1205" w:type="pct"/>
            <w:vAlign w:val="center"/>
          </w:tcPr>
          <w:p w14:paraId="4FCE4B7F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274797001"/>
                <w:placeholder>
                  <w:docPart w:val="332508427147429884DBFD8B8AC57065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014A97A7" w14:textId="77777777" w:rsidTr="00075673">
        <w:tc>
          <w:tcPr>
            <w:tcW w:w="259" w:type="pct"/>
            <w:vMerge/>
          </w:tcPr>
          <w:p w14:paraId="1B4B9697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3DDCED15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5F800A61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Formal audits are conducted on all departments on a regular basis in accordance with a documented company procedure and audit schedule.</w:t>
            </w:r>
          </w:p>
        </w:tc>
        <w:tc>
          <w:tcPr>
            <w:tcW w:w="1205" w:type="pct"/>
            <w:vAlign w:val="center"/>
          </w:tcPr>
          <w:p w14:paraId="4E1B1D94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1309274964"/>
                <w:placeholder>
                  <w:docPart w:val="48DCF737203048AA9D4C822E82EE73A4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</w:t>
                </w:r>
                <w:r>
                  <w:rPr>
                    <w:sz w:val="20"/>
                    <w:szCs w:val="20"/>
                  </w:rPr>
                  <w:t xml:space="preserve"> N/A</w:t>
                </w:r>
              </w:sdtContent>
            </w:sdt>
          </w:p>
        </w:tc>
      </w:tr>
      <w:tr w:rsidR="00400EF0" w14:paraId="2AB347FD" w14:textId="77777777" w:rsidTr="00075673">
        <w:tc>
          <w:tcPr>
            <w:tcW w:w="259" w:type="pct"/>
            <w:vMerge w:val="restart"/>
          </w:tcPr>
          <w:p w14:paraId="25A88FD3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18.</w:t>
            </w:r>
          </w:p>
        </w:tc>
        <w:tc>
          <w:tcPr>
            <w:tcW w:w="1431" w:type="pct"/>
            <w:vMerge w:val="restart"/>
          </w:tcPr>
          <w:p w14:paraId="4EA2674C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Do you have a procedure in place for Out of Specification or Nonconforming Product/Service?</w:t>
            </w:r>
          </w:p>
        </w:tc>
        <w:tc>
          <w:tcPr>
            <w:tcW w:w="2106" w:type="pct"/>
          </w:tcPr>
          <w:p w14:paraId="4761A530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An Out of Specification/Nonconforming Product/Service procedure is not in place.</w:t>
            </w:r>
          </w:p>
        </w:tc>
        <w:tc>
          <w:tcPr>
            <w:tcW w:w="1205" w:type="pct"/>
            <w:vAlign w:val="center"/>
          </w:tcPr>
          <w:p w14:paraId="080B0B0B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663631120"/>
                <w:placeholder>
                  <w:docPart w:val="6352E44F98C54D3A8634875E70AB1AF4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3DBA399C" w14:textId="77777777" w:rsidTr="00075673">
        <w:tc>
          <w:tcPr>
            <w:tcW w:w="259" w:type="pct"/>
            <w:vMerge/>
          </w:tcPr>
          <w:p w14:paraId="3ADD8815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5FBA58EE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0AF2915C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Product is segregated and labelled to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prevent unintended use/service is suspended, and an informal investigation is performed but not formally documented.</w:t>
            </w:r>
          </w:p>
        </w:tc>
        <w:tc>
          <w:tcPr>
            <w:tcW w:w="1205" w:type="pct"/>
            <w:vAlign w:val="center"/>
          </w:tcPr>
          <w:p w14:paraId="16BF234F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2084446420"/>
                <w:placeholder>
                  <w:docPart w:val="604F1DC4C82647D8ABA69EF0BABDAC57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73E4F21D" w14:textId="77777777" w:rsidTr="00075673">
        <w:trPr>
          <w:cantSplit/>
        </w:trPr>
        <w:tc>
          <w:tcPr>
            <w:tcW w:w="259" w:type="pct"/>
            <w:vMerge/>
          </w:tcPr>
          <w:p w14:paraId="2C40DA15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4EFB2B40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14B70501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Product is segregated to prevent unintended use/service is suspended, and an informal investigation is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performed with actions and results documented.</w:t>
            </w:r>
          </w:p>
        </w:tc>
        <w:tc>
          <w:tcPr>
            <w:tcW w:w="1205" w:type="pct"/>
            <w:vAlign w:val="center"/>
          </w:tcPr>
          <w:p w14:paraId="4C47A72B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517934765"/>
                <w:placeholder>
                  <w:docPart w:val="390BD25527194C2D9601108E166E66C7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605B9FAC" w14:textId="77777777" w:rsidTr="00075673">
        <w:tc>
          <w:tcPr>
            <w:tcW w:w="259" w:type="pct"/>
            <w:vMerge/>
          </w:tcPr>
          <w:p w14:paraId="3129260B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12A52FDE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662A1024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Product is segregated to prevent unintended use/service is suspended, and a formal investigation is performed in accordance with documented company procedure.</w:t>
            </w:r>
          </w:p>
        </w:tc>
        <w:tc>
          <w:tcPr>
            <w:tcW w:w="1205" w:type="pct"/>
            <w:vAlign w:val="center"/>
          </w:tcPr>
          <w:p w14:paraId="76BA33A1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2102071655"/>
                <w:placeholder>
                  <w:docPart w:val="85DCA53289EA477DB4D5507BA2D09284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09EC38E2" w14:textId="77777777" w:rsidTr="00075673">
        <w:trPr>
          <w:cantSplit/>
        </w:trPr>
        <w:tc>
          <w:tcPr>
            <w:tcW w:w="259" w:type="pct"/>
            <w:vMerge w:val="restart"/>
          </w:tcPr>
          <w:p w14:paraId="360970D0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19.</w:t>
            </w:r>
          </w:p>
        </w:tc>
        <w:tc>
          <w:tcPr>
            <w:tcW w:w="1431" w:type="pct"/>
            <w:vMerge w:val="restart"/>
          </w:tcPr>
          <w:p w14:paraId="2339A18C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What procedure is in place for investigating non-conformances and taking appropriate corrective and/or preventive action (CAPA)?</w:t>
            </w:r>
          </w:p>
        </w:tc>
        <w:tc>
          <w:tcPr>
            <w:tcW w:w="2106" w:type="pct"/>
          </w:tcPr>
          <w:p w14:paraId="74F7445C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No non-conformance procedure is in place.</w:t>
            </w:r>
          </w:p>
        </w:tc>
        <w:tc>
          <w:tcPr>
            <w:tcW w:w="1205" w:type="pct"/>
            <w:vAlign w:val="center"/>
          </w:tcPr>
          <w:p w14:paraId="4D0668B8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7111002"/>
                <w:placeholder>
                  <w:docPart w:val="61127B64F43C4395BE39EFF1E32088AC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1809E1C8" w14:textId="77777777" w:rsidTr="00075673">
        <w:trPr>
          <w:cantSplit/>
        </w:trPr>
        <w:tc>
          <w:tcPr>
            <w:tcW w:w="259" w:type="pct"/>
            <w:vMerge/>
          </w:tcPr>
          <w:p w14:paraId="464EE801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5C274727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69E1865F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An informal non-conformance investigation process is used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but not documented.</w:t>
            </w:r>
          </w:p>
        </w:tc>
        <w:tc>
          <w:tcPr>
            <w:tcW w:w="1205" w:type="pct"/>
            <w:vAlign w:val="center"/>
          </w:tcPr>
          <w:p w14:paraId="0BECD73C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364649780"/>
                <w:placeholder>
                  <w:docPart w:val="43FDFFA46FB64FEBA5B03F366481C143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18AA7BF6" w14:textId="77777777" w:rsidTr="00075673">
        <w:trPr>
          <w:cantSplit/>
        </w:trPr>
        <w:tc>
          <w:tcPr>
            <w:tcW w:w="259" w:type="pct"/>
            <w:vMerge/>
          </w:tcPr>
          <w:p w14:paraId="4E2765FC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58805474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4E34D329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An informal non-conformance investigation process is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used,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 and the actions and results are documented.</w:t>
            </w:r>
          </w:p>
        </w:tc>
        <w:tc>
          <w:tcPr>
            <w:tcW w:w="1205" w:type="pct"/>
            <w:vAlign w:val="center"/>
          </w:tcPr>
          <w:p w14:paraId="5B95B0BF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1207526427"/>
                <w:placeholder>
                  <w:docPart w:val="C908B1E33A2640AEBB280122DC84697B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4BAF4E4F" w14:textId="77777777" w:rsidTr="00075673">
        <w:trPr>
          <w:cantSplit/>
        </w:trPr>
        <w:tc>
          <w:tcPr>
            <w:tcW w:w="259" w:type="pct"/>
            <w:vMerge/>
          </w:tcPr>
          <w:p w14:paraId="5F624769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585A6614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1F0AEC6D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A formal CAPA procedure is in place, including investigation, determination of root cau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se and an effectiveness check of actions taken to remove the root cause, and the actions and results are documented.</w:t>
            </w:r>
          </w:p>
        </w:tc>
        <w:tc>
          <w:tcPr>
            <w:tcW w:w="1205" w:type="pct"/>
            <w:vAlign w:val="center"/>
          </w:tcPr>
          <w:p w14:paraId="011CDF4D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1548956927"/>
                <w:placeholder>
                  <w:docPart w:val="6EF7F26BF7084E859EC8B3BCDF2914AC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6D9B5C2F" w14:textId="77777777" w:rsidTr="00075673">
        <w:trPr>
          <w:cantSplit/>
        </w:trPr>
        <w:tc>
          <w:tcPr>
            <w:tcW w:w="259" w:type="pct"/>
            <w:vMerge w:val="restart"/>
          </w:tcPr>
          <w:p w14:paraId="1F5C1587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20.</w:t>
            </w:r>
          </w:p>
        </w:tc>
        <w:tc>
          <w:tcPr>
            <w:tcW w:w="1431" w:type="pct"/>
            <w:vMerge w:val="restart"/>
          </w:tcPr>
          <w:p w14:paraId="2AB29F68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What procedure is in place for dealing with customer complaints?</w:t>
            </w:r>
          </w:p>
        </w:tc>
        <w:tc>
          <w:tcPr>
            <w:tcW w:w="2106" w:type="pct"/>
          </w:tcPr>
          <w:p w14:paraId="219A1793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No complaints handling procedure is in place.</w:t>
            </w:r>
          </w:p>
        </w:tc>
        <w:tc>
          <w:tcPr>
            <w:tcW w:w="1205" w:type="pct"/>
            <w:vAlign w:val="center"/>
          </w:tcPr>
          <w:p w14:paraId="2F871E1F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336455922"/>
                <w:placeholder>
                  <w:docPart w:val="6979CF1B1CE547B7B0B2CAFA49698F13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</w:t>
                </w:r>
                <w:r>
                  <w:rPr>
                    <w:sz w:val="20"/>
                    <w:szCs w:val="20"/>
                  </w:rPr>
                  <w:t>ose Yes or N/A</w:t>
                </w:r>
              </w:sdtContent>
            </w:sdt>
          </w:p>
        </w:tc>
      </w:tr>
      <w:tr w:rsidR="00400EF0" w14:paraId="102D464E" w14:textId="77777777" w:rsidTr="00075673">
        <w:trPr>
          <w:cantSplit/>
        </w:trPr>
        <w:tc>
          <w:tcPr>
            <w:tcW w:w="259" w:type="pct"/>
            <w:vMerge/>
          </w:tcPr>
          <w:p w14:paraId="7C2C5781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4C25E760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652A1CEC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An informal process is used to review customer complaints, but actions and results are not documented.</w:t>
            </w:r>
          </w:p>
        </w:tc>
        <w:tc>
          <w:tcPr>
            <w:tcW w:w="1205" w:type="pct"/>
            <w:vAlign w:val="center"/>
          </w:tcPr>
          <w:p w14:paraId="1BA47BC7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2034112803"/>
                <w:placeholder>
                  <w:docPart w:val="F302C274655E4AFB9D971B3CB7226FA3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1A5B633C" w14:textId="77777777" w:rsidTr="00075673">
        <w:trPr>
          <w:cantSplit/>
          <w:trHeight w:val="845"/>
        </w:trPr>
        <w:tc>
          <w:tcPr>
            <w:tcW w:w="259" w:type="pct"/>
            <w:vMerge/>
          </w:tcPr>
          <w:p w14:paraId="33EEDCFA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6DA036F6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36697AE5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A formal process is used where actions and results are documented, including actions related to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escalation and reporting back to customers where appropriate.</w:t>
            </w:r>
          </w:p>
        </w:tc>
        <w:tc>
          <w:tcPr>
            <w:tcW w:w="1205" w:type="pct"/>
            <w:vAlign w:val="center"/>
          </w:tcPr>
          <w:p w14:paraId="079C8307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1023676509"/>
                <w:placeholder>
                  <w:docPart w:val="F6405C11F8C14FB092D3A9BC8C7D9A1C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5B55CA62" w14:textId="77777777" w:rsidTr="00075673">
        <w:trPr>
          <w:cantSplit/>
        </w:trPr>
        <w:tc>
          <w:tcPr>
            <w:tcW w:w="259" w:type="pct"/>
            <w:vMerge w:val="restart"/>
          </w:tcPr>
          <w:p w14:paraId="3EFAB769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21.</w:t>
            </w:r>
          </w:p>
        </w:tc>
        <w:tc>
          <w:tcPr>
            <w:tcW w:w="1431" w:type="pct"/>
            <w:vMerge w:val="restart"/>
          </w:tcPr>
          <w:p w14:paraId="335AFCFB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Calibration of test and measuring equipment</w:t>
            </w:r>
          </w:p>
        </w:tc>
        <w:tc>
          <w:tcPr>
            <w:tcW w:w="2106" w:type="pct"/>
          </w:tcPr>
          <w:p w14:paraId="44A7E7C0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No calibration procedure is in place.</w:t>
            </w:r>
          </w:p>
        </w:tc>
        <w:tc>
          <w:tcPr>
            <w:tcW w:w="1205" w:type="pct"/>
            <w:vAlign w:val="center"/>
          </w:tcPr>
          <w:p w14:paraId="78727DEC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934896817"/>
                <w:placeholder>
                  <w:docPart w:val="8CCE6927559742F891DFEA879E52CE3F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19FE3E43" w14:textId="77777777" w:rsidTr="00075673">
        <w:trPr>
          <w:cantSplit/>
        </w:trPr>
        <w:tc>
          <w:tcPr>
            <w:tcW w:w="259" w:type="pct"/>
            <w:vMerge/>
          </w:tcPr>
          <w:p w14:paraId="0541F0FD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4DC6D627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60127181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An informal process is used but results are not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documented.</w:t>
            </w:r>
          </w:p>
        </w:tc>
        <w:tc>
          <w:tcPr>
            <w:tcW w:w="1205" w:type="pct"/>
            <w:vAlign w:val="center"/>
          </w:tcPr>
          <w:p w14:paraId="3E994BD0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1835215991"/>
                <w:placeholder>
                  <w:docPart w:val="7918ABFA47CF45E7AE29E29DDFD772E2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1C3D7E09" w14:textId="77777777" w:rsidTr="00075673">
        <w:trPr>
          <w:cantSplit/>
        </w:trPr>
        <w:tc>
          <w:tcPr>
            <w:tcW w:w="259" w:type="pct"/>
            <w:vMerge/>
          </w:tcPr>
          <w:p w14:paraId="49A73FB2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304361B6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240858FD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An informal process is used where results are documented.</w:t>
            </w:r>
          </w:p>
        </w:tc>
        <w:tc>
          <w:tcPr>
            <w:tcW w:w="1205" w:type="pct"/>
            <w:vAlign w:val="center"/>
          </w:tcPr>
          <w:p w14:paraId="6F4A9B87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1871526369"/>
                <w:placeholder>
                  <w:docPart w:val="C7231CD093B64FA9AE44754A6FBC2E36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6D1D6F5C" w14:textId="77777777" w:rsidTr="00075673">
        <w:trPr>
          <w:cantSplit/>
        </w:trPr>
        <w:tc>
          <w:tcPr>
            <w:tcW w:w="259" w:type="pct"/>
            <w:vMerge/>
          </w:tcPr>
          <w:p w14:paraId="7E18D9A3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1A622F2A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43B815EE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A formal process is in place in accordance with a documented company procedure, to ensure all relevant equipment is calibrated.  Records of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calibration are maintained.</w:t>
            </w:r>
          </w:p>
        </w:tc>
        <w:tc>
          <w:tcPr>
            <w:tcW w:w="1205" w:type="pct"/>
            <w:vAlign w:val="center"/>
          </w:tcPr>
          <w:p w14:paraId="082E23BB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1370111125"/>
                <w:placeholder>
                  <w:docPart w:val="CD1247D6584543B08FBC224943C4C95E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1AF07986" w14:textId="77777777" w:rsidTr="00075673">
        <w:tc>
          <w:tcPr>
            <w:tcW w:w="259" w:type="pct"/>
            <w:vMerge w:val="restart"/>
          </w:tcPr>
          <w:p w14:paraId="1D45FFA1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22.</w:t>
            </w:r>
          </w:p>
        </w:tc>
        <w:tc>
          <w:tcPr>
            <w:tcW w:w="1431" w:type="pct"/>
            <w:vMerge w:val="restart"/>
          </w:tcPr>
          <w:p w14:paraId="216C89D9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Training records</w:t>
            </w:r>
          </w:p>
        </w:tc>
        <w:tc>
          <w:tcPr>
            <w:tcW w:w="2106" w:type="pct"/>
          </w:tcPr>
          <w:p w14:paraId="5BF112D0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The company only keeps employees’ CVs (i.e. resumes) and does not keep record of employee’s qualifications and training.</w:t>
            </w:r>
          </w:p>
        </w:tc>
        <w:tc>
          <w:tcPr>
            <w:tcW w:w="1205" w:type="pct"/>
            <w:vAlign w:val="center"/>
          </w:tcPr>
          <w:p w14:paraId="4A6B8C41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598563821"/>
                <w:placeholder>
                  <w:docPart w:val="2D6B8E482EC64BEF9FECAB64B7AE2624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37F332D1" w14:textId="77777777" w:rsidTr="00075673">
        <w:tc>
          <w:tcPr>
            <w:tcW w:w="259" w:type="pct"/>
            <w:vMerge/>
          </w:tcPr>
          <w:p w14:paraId="1672D057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4DAF5818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5AD37D4A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Informal training is performed but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records of employee’s training and qualifications are not documented.</w:t>
            </w:r>
          </w:p>
        </w:tc>
        <w:tc>
          <w:tcPr>
            <w:tcW w:w="1205" w:type="pct"/>
            <w:vAlign w:val="center"/>
          </w:tcPr>
          <w:p w14:paraId="7E7A6149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469867981"/>
                <w:placeholder>
                  <w:docPart w:val="F9B07D317A994A1C8246619E49F2FEDF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0D99C249" w14:textId="77777777" w:rsidTr="00075673">
        <w:tc>
          <w:tcPr>
            <w:tcW w:w="259" w:type="pct"/>
            <w:vMerge/>
          </w:tcPr>
          <w:p w14:paraId="07F15B2A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51430890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13AC5FE5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Informal training is performed, and employee’s training and qualifications are documented.</w:t>
            </w:r>
          </w:p>
        </w:tc>
        <w:tc>
          <w:tcPr>
            <w:tcW w:w="1205" w:type="pct"/>
            <w:vAlign w:val="center"/>
          </w:tcPr>
          <w:p w14:paraId="56E79707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399719761"/>
                <w:placeholder>
                  <w:docPart w:val="EBA0A7E3764C4F60AEC87DC982C62D59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161F179D" w14:textId="77777777" w:rsidTr="00075673">
        <w:tc>
          <w:tcPr>
            <w:tcW w:w="259" w:type="pct"/>
            <w:vMerge/>
          </w:tcPr>
          <w:p w14:paraId="5EBF1CB8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64BDB381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5C9C54F2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Training is performed and employee’s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training and qualifications are documented in accordance with a company procedure.</w:t>
            </w:r>
          </w:p>
        </w:tc>
        <w:tc>
          <w:tcPr>
            <w:tcW w:w="1205" w:type="pct"/>
            <w:vAlign w:val="center"/>
          </w:tcPr>
          <w:p w14:paraId="7473B621" w14:textId="77777777" w:rsidR="004729EB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2117944149"/>
                <w:placeholder>
                  <w:docPart w:val="1898C4AF3FA44B0C88259CD397741AF7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271D7CD8" w14:textId="77777777" w:rsidTr="00496811">
        <w:trPr>
          <w:trHeight w:val="708"/>
        </w:trPr>
        <w:tc>
          <w:tcPr>
            <w:tcW w:w="259" w:type="pct"/>
          </w:tcPr>
          <w:p w14:paraId="41D98CD2" w14:textId="77777777" w:rsidR="00594F76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23.</w:t>
            </w:r>
          </w:p>
        </w:tc>
        <w:tc>
          <w:tcPr>
            <w:tcW w:w="1431" w:type="pct"/>
          </w:tcPr>
          <w:p w14:paraId="51FC2343" w14:textId="77777777" w:rsidR="00594F76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Is GMP training completed?</w:t>
            </w:r>
          </w:p>
        </w:tc>
        <w:tc>
          <w:tcPr>
            <w:tcW w:w="2106" w:type="pct"/>
            <w:shd w:val="clear" w:color="auto" w:fill="D9D9D9" w:themeFill="background1" w:themeFillShade="D9"/>
          </w:tcPr>
          <w:p w14:paraId="50E1AC69" w14:textId="77777777" w:rsidR="00594F76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05" w:type="pct"/>
            <w:vAlign w:val="center"/>
          </w:tcPr>
          <w:p w14:paraId="7CA027A2" w14:textId="77777777" w:rsidR="00594F76" w:rsidRPr="00496811" w:rsidRDefault="00F13FC3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806663006"/>
                <w:placeholder>
                  <w:docPart w:val="7FF65351205A445DBB8953672DEE7950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400EF0" w14:paraId="070B4DDE" w14:textId="77777777" w:rsidTr="00075673">
        <w:tc>
          <w:tcPr>
            <w:tcW w:w="259" w:type="pct"/>
            <w:vMerge w:val="restart"/>
          </w:tcPr>
          <w:p w14:paraId="314B4236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1431" w:type="pct"/>
            <w:vMerge w:val="restart"/>
          </w:tcPr>
          <w:p w14:paraId="2F37DFFE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Products/Services supplied</w:t>
            </w:r>
          </w:p>
        </w:tc>
        <w:tc>
          <w:tcPr>
            <w:tcW w:w="2106" w:type="pct"/>
          </w:tcPr>
          <w:p w14:paraId="0D98ECF7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Products are manufactured/services are provided using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validated processes.</w:t>
            </w:r>
          </w:p>
        </w:tc>
        <w:tc>
          <w:tcPr>
            <w:tcW w:w="1205" w:type="pct"/>
          </w:tcPr>
          <w:p w14:paraId="3EC78377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86008036"/>
                <w:placeholder>
                  <w:docPart w:val="2E11E83631C54C91B6035AC51B1CB09C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460839F0" w14:textId="77777777" w:rsidTr="00075673">
        <w:tc>
          <w:tcPr>
            <w:tcW w:w="259" w:type="pct"/>
            <w:vMerge/>
          </w:tcPr>
          <w:p w14:paraId="57B6E4C3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1E72DFA3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37FA3F0A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Products are supplied with a Certificate of Analysis.</w:t>
            </w:r>
          </w:p>
        </w:tc>
        <w:tc>
          <w:tcPr>
            <w:tcW w:w="1205" w:type="pct"/>
          </w:tcPr>
          <w:p w14:paraId="16513FC6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830910333"/>
                <w:placeholder>
                  <w:docPart w:val="3BC9AB42BE4346D08F6656BB6752AF18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400EF0" w14:paraId="595246DB" w14:textId="77777777" w:rsidTr="00075673">
        <w:tc>
          <w:tcPr>
            <w:tcW w:w="259" w:type="pct"/>
            <w:vMerge/>
            <w:tcBorders>
              <w:bottom w:val="single" w:sz="4" w:space="0" w:color="auto"/>
            </w:tcBorders>
          </w:tcPr>
          <w:p w14:paraId="44A39011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  <w:tcBorders>
              <w:bottom w:val="single" w:sz="4" w:space="0" w:color="auto"/>
            </w:tcBorders>
          </w:tcPr>
          <w:p w14:paraId="51DABAE2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4F4060B8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Procedures are in place to advise customers of changes to products/services, prior to the change(s) being implemented.</w:t>
            </w:r>
          </w:p>
        </w:tc>
        <w:tc>
          <w:tcPr>
            <w:tcW w:w="1205" w:type="pct"/>
          </w:tcPr>
          <w:p w14:paraId="73CB4CE8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249734431"/>
                <w:placeholder>
                  <w:docPart w:val="E6F4CD3EA478403AB7955FEC97DFD709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 xml:space="preserve">Choose Yes or </w:t>
                </w:r>
                <w:r>
                  <w:rPr>
                    <w:sz w:val="20"/>
                    <w:szCs w:val="20"/>
                  </w:rPr>
                  <w:t>N/A</w:t>
                </w:r>
              </w:sdtContent>
            </w:sdt>
          </w:p>
        </w:tc>
      </w:tr>
      <w:tr w:rsidR="00400EF0" w14:paraId="6BC5CD2A" w14:textId="77777777" w:rsidTr="00075673">
        <w:tc>
          <w:tcPr>
            <w:tcW w:w="259" w:type="pct"/>
          </w:tcPr>
          <w:p w14:paraId="44753306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lastRenderedPageBreak/>
              <w:t>25.</w:t>
            </w:r>
          </w:p>
        </w:tc>
        <w:tc>
          <w:tcPr>
            <w:tcW w:w="1431" w:type="pct"/>
          </w:tcPr>
          <w:p w14:paraId="5F33437F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TSE Evaluation</w:t>
            </w:r>
          </w:p>
        </w:tc>
        <w:tc>
          <w:tcPr>
            <w:tcW w:w="2106" w:type="pct"/>
          </w:tcPr>
          <w:p w14:paraId="4CB14291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Do you handle animal origin materials in facility?</w:t>
            </w:r>
          </w:p>
        </w:tc>
        <w:tc>
          <w:tcPr>
            <w:tcW w:w="1205" w:type="pct"/>
          </w:tcPr>
          <w:p w14:paraId="47538FF0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1546173457"/>
                <w:placeholder>
                  <w:docPart w:val="43BB284AA2524F649CD393CA4B49232E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*</w:t>
            </w:r>
          </w:p>
        </w:tc>
      </w:tr>
      <w:tr w:rsidR="00400EF0" w14:paraId="63E57612" w14:textId="77777777" w:rsidTr="00496811">
        <w:tc>
          <w:tcPr>
            <w:tcW w:w="259" w:type="pct"/>
          </w:tcPr>
          <w:p w14:paraId="1E5CC270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741" w:type="pct"/>
            <w:gridSpan w:val="3"/>
          </w:tcPr>
          <w:p w14:paraId="679C1807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* If YES briefly explain your system for ensuring BSE/TSE compliance.  In particular, please provide details of proximity of line(s) used for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handling for non-animal origin raw material to line(s) used for handling animal origin material, and whether there is any equipment used for both animal and non-animal products and attach a copy of your cross-contamination policy.</w:t>
            </w:r>
          </w:p>
          <w:sdt>
            <w:sdtPr>
              <w:rPr>
                <w:color w:val="auto"/>
                <w:sz w:val="20"/>
                <w:szCs w:val="20"/>
                <w:lang w:eastAsia="en-US"/>
              </w:rPr>
              <w:id w:val="1725865324"/>
              <w:placeholder>
                <w:docPart w:val="DefaultPlaceholder_-1854013440"/>
              </w:placeholder>
              <w:showingPlcHdr/>
            </w:sdtPr>
            <w:sdtEndPr/>
            <w:sdtContent>
              <w:p w14:paraId="6A52C079" w14:textId="77777777" w:rsidR="004729EB" w:rsidRPr="00496811" w:rsidRDefault="00F13FC3" w:rsidP="004729EB">
                <w:pPr>
                  <w:spacing w:before="60" w:after="60"/>
                  <w:rPr>
                    <w:color w:val="auto"/>
                    <w:sz w:val="20"/>
                    <w:szCs w:val="20"/>
                    <w:lang w:eastAsia="en-US"/>
                  </w:rPr>
                </w:pPr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</w:t>
                </w:r>
                <w:r w:rsidRPr="00496811">
                  <w:rPr>
                    <w:rStyle w:val="PlaceholderText"/>
                    <w:sz w:val="20"/>
                    <w:szCs w:val="20"/>
                  </w:rPr>
                  <w:t>r text.</w:t>
                </w:r>
              </w:p>
            </w:sdtContent>
          </w:sdt>
          <w:p w14:paraId="03AECC6F" w14:textId="77777777" w:rsidR="004729EB" w:rsidRPr="00496811" w:rsidRDefault="00F13FC3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Cross Contamination Policy Attached </w:t>
            </w:r>
            <w:sdt>
              <w:sdtPr>
                <w:rPr>
                  <w:sz w:val="20"/>
                  <w:szCs w:val="20"/>
                </w:rPr>
                <w:alias w:val="Yes, No or N/A"/>
                <w:tag w:val="Yes, No or N/A"/>
                <w:id w:val="1285462720"/>
                <w:placeholder>
                  <w:docPart w:val="C2D710E2C2324DD29061CD3BE43E5F3B"/>
                </w:placeholder>
                <w:comboBox>
                  <w:listItem w:displayText="Choose Yes, No or N/A" w:value="Choose Yes, No or N/A"/>
                  <w:listItem w:displayText="Yes" w:value="Yes"/>
                  <w:listItem w:displayText="No" w:value="No"/>
                  <w:listItem w:displayText="N/A" w:value="N/A"/>
                </w:comboBox>
              </w:sdtPr>
              <w:sdtEndPr/>
              <w:sdtContent>
                <w:r w:rsidRPr="00496811"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</w:tbl>
    <w:p w14:paraId="74EF6FC5" w14:textId="77777777" w:rsidR="00EE2AB6" w:rsidRPr="00496811" w:rsidRDefault="00F13FC3" w:rsidP="00EE2AB6">
      <w:pPr>
        <w:spacing w:after="0"/>
        <w:rPr>
          <w:color w:val="auto"/>
          <w:sz w:val="20"/>
          <w:szCs w:val="20"/>
          <w:lang w:eastAsia="en-US"/>
        </w:rPr>
      </w:pPr>
    </w:p>
    <w:tbl>
      <w:tblPr>
        <w:tblStyle w:val="TableGrid3"/>
        <w:tblW w:w="5000" w:type="pct"/>
        <w:tblLook w:val="01E0" w:firstRow="1" w:lastRow="1" w:firstColumn="1" w:lastColumn="1" w:noHBand="0" w:noVBand="0"/>
      </w:tblPr>
      <w:tblGrid>
        <w:gridCol w:w="9629"/>
      </w:tblGrid>
      <w:tr w:rsidR="00400EF0" w14:paraId="2E857850" w14:textId="77777777" w:rsidTr="00BF6C1B">
        <w:tc>
          <w:tcPr>
            <w:tcW w:w="5000" w:type="pct"/>
            <w:shd w:val="clear" w:color="auto" w:fill="BFBFBF" w:themeFill="background1" w:themeFillShade="BF"/>
            <w:vAlign w:val="center"/>
          </w:tcPr>
          <w:p w14:paraId="209FD39A" w14:textId="77777777" w:rsidR="00EE2AB6" w:rsidRPr="00496811" w:rsidRDefault="00F13FC3" w:rsidP="00EE2AB6">
            <w:pPr>
              <w:spacing w:before="240" w:after="240"/>
              <w:jc w:val="center"/>
              <w:rPr>
                <w:b/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b/>
                <w:color w:val="auto"/>
                <w:sz w:val="20"/>
                <w:szCs w:val="20"/>
                <w:lang w:eastAsia="en-US"/>
              </w:rPr>
              <w:t>Additional Comments</w:t>
            </w:r>
          </w:p>
        </w:tc>
      </w:tr>
      <w:tr w:rsidR="00400EF0" w14:paraId="3A00953D" w14:textId="77777777" w:rsidTr="00496811">
        <w:tc>
          <w:tcPr>
            <w:tcW w:w="5000" w:type="pct"/>
            <w:shd w:val="clear" w:color="auto" w:fill="auto"/>
          </w:tcPr>
          <w:sdt>
            <w:sdtPr>
              <w:rPr>
                <w:color w:val="auto"/>
                <w:sz w:val="20"/>
                <w:szCs w:val="20"/>
                <w:lang w:eastAsia="en-US"/>
              </w:rPr>
              <w:id w:val="-1510201591"/>
              <w:placeholder>
                <w:docPart w:val="25322AB65A2B43609D8EE6BDCAB0FF01"/>
              </w:placeholder>
              <w:showingPlcHdr/>
            </w:sdtPr>
            <w:sdtEndPr/>
            <w:sdtContent>
              <w:p w14:paraId="516565D6" w14:textId="77777777" w:rsidR="006C3FFB" w:rsidRPr="00496811" w:rsidRDefault="00F13FC3" w:rsidP="00496811">
                <w:pPr>
                  <w:spacing w:before="240" w:after="240"/>
                  <w:rPr>
                    <w:b/>
                    <w:color w:val="auto"/>
                    <w:sz w:val="20"/>
                    <w:szCs w:val="20"/>
                    <w:lang w:eastAsia="en-US"/>
                  </w:rPr>
                </w:pPr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p>
            </w:sdtContent>
          </w:sdt>
        </w:tc>
      </w:tr>
    </w:tbl>
    <w:p w14:paraId="436A1E7A" w14:textId="77777777" w:rsidR="005A1EC9" w:rsidRPr="00496811" w:rsidRDefault="00F13FC3">
      <w:pPr>
        <w:spacing w:after="200" w:line="276" w:lineRule="auto"/>
        <w:rPr>
          <w:color w:val="005190"/>
          <w:sz w:val="20"/>
          <w:szCs w:val="20"/>
        </w:rPr>
      </w:pPr>
      <w:bookmarkStart w:id="2" w:name="_Toc384829134"/>
      <w:r w:rsidRPr="00496811">
        <w:rPr>
          <w:sz w:val="20"/>
          <w:szCs w:val="20"/>
        </w:rPr>
        <w:br w:type="page"/>
      </w:r>
    </w:p>
    <w:bookmarkEnd w:id="2"/>
    <w:p w14:paraId="591FF593" w14:textId="77777777" w:rsidR="000F3E79" w:rsidRPr="00496811" w:rsidRDefault="00F13FC3" w:rsidP="000F3E79">
      <w:pPr>
        <w:pStyle w:val="RefLvl4text"/>
        <w:ind w:left="0"/>
        <w:jc w:val="center"/>
        <w:rPr>
          <w:b/>
          <w:bCs/>
          <w:sz w:val="20"/>
          <w:szCs w:val="20"/>
        </w:rPr>
      </w:pPr>
      <w:r w:rsidRPr="00496811">
        <w:rPr>
          <w:b/>
          <w:bCs/>
          <w:sz w:val="20"/>
          <w:szCs w:val="20"/>
        </w:rPr>
        <w:lastRenderedPageBreak/>
        <w:t>Attachments Table</w:t>
      </w:r>
    </w:p>
    <w:tbl>
      <w:tblPr>
        <w:tblStyle w:val="TableGrid"/>
        <w:tblW w:w="1020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418"/>
        <w:gridCol w:w="4536"/>
        <w:gridCol w:w="2694"/>
        <w:gridCol w:w="1558"/>
      </w:tblGrid>
      <w:tr w:rsidR="00400EF0" w14:paraId="37CECE2A" w14:textId="77777777" w:rsidTr="00496811">
        <w:trPr>
          <w:trHeight w:val="567"/>
        </w:trPr>
        <w:tc>
          <w:tcPr>
            <w:tcW w:w="1418" w:type="dxa"/>
            <w:vAlign w:val="center"/>
          </w:tcPr>
          <w:p w14:paraId="3A1CFEA4" w14:textId="77777777" w:rsidR="000F3E79" w:rsidRPr="00496811" w:rsidRDefault="00F13FC3" w:rsidP="000F3E79">
            <w:pPr>
              <w:pStyle w:val="RefLvl4text"/>
              <w:spacing w:after="0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496811">
              <w:rPr>
                <w:b/>
                <w:bCs/>
                <w:sz w:val="20"/>
                <w:szCs w:val="20"/>
              </w:rPr>
              <w:t>Attachment No.</w:t>
            </w:r>
          </w:p>
        </w:tc>
        <w:tc>
          <w:tcPr>
            <w:tcW w:w="4536" w:type="dxa"/>
            <w:vAlign w:val="center"/>
          </w:tcPr>
          <w:p w14:paraId="0561A52F" w14:textId="77777777" w:rsidR="000F3E79" w:rsidRPr="00496811" w:rsidRDefault="00F13FC3" w:rsidP="000F3E79">
            <w:pPr>
              <w:pStyle w:val="RefLvl4text"/>
              <w:spacing w:after="0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496811">
              <w:rPr>
                <w:b/>
                <w:bCs/>
                <w:sz w:val="20"/>
                <w:szCs w:val="20"/>
              </w:rPr>
              <w:t>Title</w:t>
            </w:r>
          </w:p>
        </w:tc>
        <w:tc>
          <w:tcPr>
            <w:tcW w:w="2694" w:type="dxa"/>
            <w:vAlign w:val="center"/>
          </w:tcPr>
          <w:p w14:paraId="0E0ABA1E" w14:textId="77777777" w:rsidR="000F3E79" w:rsidRPr="00496811" w:rsidRDefault="00F13FC3" w:rsidP="000F3E79">
            <w:pPr>
              <w:pStyle w:val="RefLvl4text"/>
              <w:spacing w:after="0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496811">
              <w:rPr>
                <w:b/>
                <w:bCs/>
                <w:sz w:val="20"/>
                <w:szCs w:val="20"/>
              </w:rPr>
              <w:t>Document Number</w:t>
            </w:r>
          </w:p>
        </w:tc>
        <w:tc>
          <w:tcPr>
            <w:tcW w:w="1558" w:type="dxa"/>
            <w:vAlign w:val="center"/>
          </w:tcPr>
          <w:p w14:paraId="4C92D3A9" w14:textId="77777777" w:rsidR="000F3E79" w:rsidRPr="00496811" w:rsidRDefault="00F13FC3" w:rsidP="000F3E79">
            <w:pPr>
              <w:pStyle w:val="RefLvl4text"/>
              <w:spacing w:after="0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496811">
              <w:rPr>
                <w:b/>
                <w:bCs/>
                <w:sz w:val="20"/>
                <w:szCs w:val="20"/>
              </w:rPr>
              <w:t>No. Pages</w:t>
            </w:r>
          </w:p>
        </w:tc>
      </w:tr>
      <w:tr w:rsidR="00400EF0" w14:paraId="00223501" w14:textId="77777777" w:rsidTr="00496811">
        <w:trPr>
          <w:trHeight w:val="567"/>
        </w:trPr>
        <w:tc>
          <w:tcPr>
            <w:tcW w:w="1418" w:type="dxa"/>
            <w:vAlign w:val="center"/>
          </w:tcPr>
          <w:p w14:paraId="13C7FDF2" w14:textId="77777777" w:rsidR="000F3E79" w:rsidRPr="00496811" w:rsidRDefault="00F13FC3" w:rsidP="000F3E79">
            <w:pPr>
              <w:pStyle w:val="RefLvl4text"/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496811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  <w:vAlign w:val="center"/>
          </w:tcPr>
          <w:p w14:paraId="7A65FAD6" w14:textId="77777777" w:rsidR="000F3E79" w:rsidRPr="00496811" w:rsidRDefault="00F13FC3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346524629"/>
                <w:placeholder>
                  <w:docPart w:val="664605BDED3243E89A6F0CA6591A23F8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2694" w:type="dxa"/>
            <w:vAlign w:val="center"/>
          </w:tcPr>
          <w:p w14:paraId="3554E059" w14:textId="77777777" w:rsidR="000F3E79" w:rsidRPr="00496811" w:rsidRDefault="00F13FC3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427935965"/>
                <w:placeholder>
                  <w:docPart w:val="88B39C434F27427B8E5E431283E5BBC1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 xml:space="preserve">Click or tap here to </w:t>
                </w:r>
                <w:r w:rsidRPr="00496811">
                  <w:rPr>
                    <w:rStyle w:val="PlaceholderText"/>
                    <w:sz w:val="20"/>
                    <w:szCs w:val="20"/>
                  </w:rPr>
                  <w:t>enter text.</w:t>
                </w:r>
              </w:sdtContent>
            </w:sdt>
          </w:p>
        </w:tc>
        <w:tc>
          <w:tcPr>
            <w:tcW w:w="1558" w:type="dxa"/>
            <w:vAlign w:val="center"/>
          </w:tcPr>
          <w:p w14:paraId="142F92DF" w14:textId="77777777" w:rsidR="000F3E79" w:rsidRPr="00496811" w:rsidRDefault="00F13FC3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820547202"/>
                <w:placeholder>
                  <w:docPart w:val="DD8A46AECBA94317BCC1F7C304E03F58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  <w:tr w:rsidR="00400EF0" w14:paraId="44324D1C" w14:textId="77777777" w:rsidTr="00496811">
        <w:trPr>
          <w:trHeight w:val="567"/>
        </w:trPr>
        <w:tc>
          <w:tcPr>
            <w:tcW w:w="1418" w:type="dxa"/>
            <w:vAlign w:val="center"/>
          </w:tcPr>
          <w:p w14:paraId="3B581F7C" w14:textId="77777777" w:rsidR="000F3E79" w:rsidRPr="00496811" w:rsidRDefault="00F13FC3" w:rsidP="000F3E79">
            <w:pPr>
              <w:pStyle w:val="RefLvl4text"/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496811"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  <w:vAlign w:val="center"/>
          </w:tcPr>
          <w:p w14:paraId="3EBCB3C3" w14:textId="77777777" w:rsidR="000F3E79" w:rsidRPr="00496811" w:rsidRDefault="00F13FC3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900322148"/>
                <w:placeholder>
                  <w:docPart w:val="1CB16A6DBC2B419A9C626B9306F783B2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2694" w:type="dxa"/>
            <w:vAlign w:val="center"/>
          </w:tcPr>
          <w:p w14:paraId="68490E4A" w14:textId="77777777" w:rsidR="000F3E79" w:rsidRPr="00496811" w:rsidRDefault="00F13FC3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685014193"/>
                <w:placeholder>
                  <w:docPart w:val="4CEF8B4B3CDF4827A249074153DB08FF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1558" w:type="dxa"/>
            <w:vAlign w:val="center"/>
          </w:tcPr>
          <w:p w14:paraId="55B60D8A" w14:textId="77777777" w:rsidR="000F3E79" w:rsidRPr="00496811" w:rsidRDefault="00F13FC3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207682727"/>
                <w:placeholder>
                  <w:docPart w:val="49DDF66D83C2479B8A8A59284E09258D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  <w:tr w:rsidR="00400EF0" w14:paraId="1A8D4E5F" w14:textId="77777777" w:rsidTr="00496811">
        <w:trPr>
          <w:trHeight w:val="567"/>
        </w:trPr>
        <w:tc>
          <w:tcPr>
            <w:tcW w:w="1418" w:type="dxa"/>
            <w:vAlign w:val="center"/>
          </w:tcPr>
          <w:p w14:paraId="58C50D2D" w14:textId="77777777" w:rsidR="000F3E79" w:rsidRPr="00496811" w:rsidRDefault="00F13FC3" w:rsidP="000F3E79">
            <w:pPr>
              <w:pStyle w:val="RefLvl4text"/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496811"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vAlign w:val="center"/>
          </w:tcPr>
          <w:p w14:paraId="1A9767AB" w14:textId="77777777" w:rsidR="000F3E79" w:rsidRPr="00496811" w:rsidRDefault="00F13FC3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472409832"/>
                <w:placeholder>
                  <w:docPart w:val="E8AB9AF3C5334422950804358731D89A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2694" w:type="dxa"/>
            <w:vAlign w:val="center"/>
          </w:tcPr>
          <w:p w14:paraId="3D70C950" w14:textId="77777777" w:rsidR="000F3E79" w:rsidRPr="00496811" w:rsidRDefault="00F13FC3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893329627"/>
                <w:placeholder>
                  <w:docPart w:val="6DCF4F9011C4433B9B158CA635AB048E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1558" w:type="dxa"/>
            <w:vAlign w:val="center"/>
          </w:tcPr>
          <w:p w14:paraId="2AE7D2C3" w14:textId="77777777" w:rsidR="000F3E79" w:rsidRPr="00496811" w:rsidRDefault="00F13FC3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999296150"/>
                <w:placeholder>
                  <w:docPart w:val="8613FA1BF7914B74BABEF71E0A19EA74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 xml:space="preserve">Click or tap here to </w:t>
                </w:r>
                <w:r w:rsidRPr="00496811">
                  <w:rPr>
                    <w:rStyle w:val="PlaceholderText"/>
                    <w:sz w:val="20"/>
                    <w:szCs w:val="20"/>
                  </w:rPr>
                  <w:t>enter text.</w:t>
                </w:r>
              </w:sdtContent>
            </w:sdt>
          </w:p>
        </w:tc>
      </w:tr>
      <w:tr w:rsidR="00400EF0" w14:paraId="6A429EF5" w14:textId="77777777" w:rsidTr="00496811">
        <w:trPr>
          <w:trHeight w:val="567"/>
        </w:trPr>
        <w:tc>
          <w:tcPr>
            <w:tcW w:w="1418" w:type="dxa"/>
            <w:vAlign w:val="center"/>
          </w:tcPr>
          <w:p w14:paraId="3A044996" w14:textId="77777777" w:rsidR="000F3E79" w:rsidRPr="00496811" w:rsidRDefault="00F13FC3" w:rsidP="000F3E79">
            <w:pPr>
              <w:pStyle w:val="RefLvl4text"/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496811">
              <w:rPr>
                <w:sz w:val="20"/>
                <w:szCs w:val="20"/>
              </w:rPr>
              <w:t>4</w:t>
            </w:r>
          </w:p>
        </w:tc>
        <w:tc>
          <w:tcPr>
            <w:tcW w:w="4536" w:type="dxa"/>
            <w:vAlign w:val="center"/>
          </w:tcPr>
          <w:p w14:paraId="5187C660" w14:textId="77777777" w:rsidR="000F3E79" w:rsidRPr="00496811" w:rsidRDefault="00F13FC3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785344684"/>
                <w:placeholder>
                  <w:docPart w:val="D621A62BC81C4134A3469AA256A33341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2694" w:type="dxa"/>
            <w:vAlign w:val="center"/>
          </w:tcPr>
          <w:p w14:paraId="60D22445" w14:textId="77777777" w:rsidR="000F3E79" w:rsidRPr="00496811" w:rsidRDefault="00F13FC3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2140484339"/>
                <w:placeholder>
                  <w:docPart w:val="B58C272361CD41A7B8B317F6A6C2FECA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1558" w:type="dxa"/>
            <w:vAlign w:val="center"/>
          </w:tcPr>
          <w:p w14:paraId="78C64B45" w14:textId="77777777" w:rsidR="000F3E79" w:rsidRPr="00496811" w:rsidRDefault="00F13FC3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656686267"/>
                <w:placeholder>
                  <w:docPart w:val="8EEC5C890648470E885D122369CA1834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  <w:tr w:rsidR="00400EF0" w14:paraId="2038E767" w14:textId="77777777" w:rsidTr="00496811">
        <w:trPr>
          <w:trHeight w:val="567"/>
        </w:trPr>
        <w:tc>
          <w:tcPr>
            <w:tcW w:w="1418" w:type="dxa"/>
            <w:vAlign w:val="center"/>
          </w:tcPr>
          <w:p w14:paraId="18D917D0" w14:textId="77777777" w:rsidR="000F3E79" w:rsidRPr="00496811" w:rsidRDefault="00F13FC3" w:rsidP="000F3E79">
            <w:pPr>
              <w:pStyle w:val="RefLvl4text"/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496811">
              <w:rPr>
                <w:sz w:val="20"/>
                <w:szCs w:val="20"/>
              </w:rPr>
              <w:t>5</w:t>
            </w:r>
          </w:p>
        </w:tc>
        <w:tc>
          <w:tcPr>
            <w:tcW w:w="4536" w:type="dxa"/>
            <w:vAlign w:val="center"/>
          </w:tcPr>
          <w:p w14:paraId="5B73553C" w14:textId="77777777" w:rsidR="000F3E79" w:rsidRPr="00496811" w:rsidRDefault="00F13FC3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898890248"/>
                <w:placeholder>
                  <w:docPart w:val="E7E8C024D3CC4ABE81CCAE47D7A95901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2694" w:type="dxa"/>
            <w:vAlign w:val="center"/>
          </w:tcPr>
          <w:p w14:paraId="7299D45B" w14:textId="77777777" w:rsidR="000F3E79" w:rsidRPr="00496811" w:rsidRDefault="00F13FC3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521634342"/>
                <w:placeholder>
                  <w:docPart w:val="FABE7E5338C642BB9D329DBCF7F831E4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1558" w:type="dxa"/>
            <w:vAlign w:val="center"/>
          </w:tcPr>
          <w:p w14:paraId="1274A70A" w14:textId="77777777" w:rsidR="000F3E79" w:rsidRPr="00496811" w:rsidRDefault="00F13FC3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2104326378"/>
                <w:placeholder>
                  <w:docPart w:val="EAB69D334D1D4A64B7758607876F153C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  <w:tr w:rsidR="00400EF0" w14:paraId="19AE8D54" w14:textId="77777777" w:rsidTr="00496811">
        <w:trPr>
          <w:trHeight w:val="567"/>
        </w:trPr>
        <w:tc>
          <w:tcPr>
            <w:tcW w:w="1418" w:type="dxa"/>
            <w:vAlign w:val="center"/>
          </w:tcPr>
          <w:p w14:paraId="421219CF" w14:textId="77777777" w:rsidR="000F3E79" w:rsidRPr="00496811" w:rsidRDefault="00F13FC3" w:rsidP="000F3E79">
            <w:pPr>
              <w:pStyle w:val="RefLvl4text"/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496811">
              <w:rPr>
                <w:sz w:val="20"/>
                <w:szCs w:val="20"/>
              </w:rPr>
              <w:t>6</w:t>
            </w:r>
          </w:p>
        </w:tc>
        <w:tc>
          <w:tcPr>
            <w:tcW w:w="4536" w:type="dxa"/>
            <w:vAlign w:val="center"/>
          </w:tcPr>
          <w:p w14:paraId="4B74E74D" w14:textId="77777777" w:rsidR="000F3E79" w:rsidRPr="00496811" w:rsidRDefault="00F13FC3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213418598"/>
                <w:placeholder>
                  <w:docPart w:val="0EF18652D6864ED0B387CB4ED63B4E2E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 xml:space="preserve">Click or tap here to </w:t>
                </w:r>
                <w:r w:rsidRPr="00496811">
                  <w:rPr>
                    <w:rStyle w:val="PlaceholderText"/>
                    <w:sz w:val="20"/>
                    <w:szCs w:val="20"/>
                  </w:rPr>
                  <w:t>enter text.</w:t>
                </w:r>
              </w:sdtContent>
            </w:sdt>
          </w:p>
        </w:tc>
        <w:tc>
          <w:tcPr>
            <w:tcW w:w="2694" w:type="dxa"/>
            <w:vAlign w:val="center"/>
          </w:tcPr>
          <w:p w14:paraId="5EDA4B4A" w14:textId="77777777" w:rsidR="000F3E79" w:rsidRPr="00496811" w:rsidRDefault="00F13FC3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856264113"/>
                <w:placeholder>
                  <w:docPart w:val="C8EFAFE478594367A038604A9DC4A261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1558" w:type="dxa"/>
            <w:vAlign w:val="center"/>
          </w:tcPr>
          <w:p w14:paraId="7787394F" w14:textId="77777777" w:rsidR="000F3E79" w:rsidRPr="00496811" w:rsidRDefault="00F13FC3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396936282"/>
                <w:placeholder>
                  <w:docPart w:val="8ED45298B6EA4595AF9D3EE2A11AAB39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  <w:tr w:rsidR="00400EF0" w14:paraId="7D8EA3C3" w14:textId="77777777" w:rsidTr="00496811">
        <w:trPr>
          <w:trHeight w:val="567"/>
        </w:trPr>
        <w:tc>
          <w:tcPr>
            <w:tcW w:w="1418" w:type="dxa"/>
            <w:vAlign w:val="center"/>
          </w:tcPr>
          <w:p w14:paraId="58708C48" w14:textId="77777777" w:rsidR="000F3E79" w:rsidRPr="00496811" w:rsidRDefault="00F13FC3" w:rsidP="000F3E79">
            <w:pPr>
              <w:pStyle w:val="RefLvl4text"/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496811">
              <w:rPr>
                <w:sz w:val="20"/>
                <w:szCs w:val="20"/>
              </w:rPr>
              <w:t>7</w:t>
            </w:r>
          </w:p>
        </w:tc>
        <w:tc>
          <w:tcPr>
            <w:tcW w:w="4536" w:type="dxa"/>
            <w:vAlign w:val="center"/>
          </w:tcPr>
          <w:p w14:paraId="70C28BE8" w14:textId="77777777" w:rsidR="000F3E79" w:rsidRPr="00496811" w:rsidRDefault="00F13FC3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064364636"/>
                <w:placeholder>
                  <w:docPart w:val="03A5C30E2D984E84BDB59FDA59884DF4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2694" w:type="dxa"/>
            <w:vAlign w:val="center"/>
          </w:tcPr>
          <w:p w14:paraId="727E36BE" w14:textId="77777777" w:rsidR="000F3E79" w:rsidRPr="00496811" w:rsidRDefault="00F13FC3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2051520041"/>
                <w:placeholder>
                  <w:docPart w:val="346B0E73CB214EF5B33428A873E4415E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1558" w:type="dxa"/>
            <w:vAlign w:val="center"/>
          </w:tcPr>
          <w:p w14:paraId="6F0713C7" w14:textId="77777777" w:rsidR="000F3E79" w:rsidRPr="00496811" w:rsidRDefault="00F13FC3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562754298"/>
                <w:placeholder>
                  <w:docPart w:val="99A6505DE008427E9A65F742362C5E65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  <w:tr w:rsidR="00400EF0" w14:paraId="441E5048" w14:textId="77777777" w:rsidTr="00496811">
        <w:trPr>
          <w:trHeight w:val="567"/>
        </w:trPr>
        <w:tc>
          <w:tcPr>
            <w:tcW w:w="1418" w:type="dxa"/>
            <w:vAlign w:val="center"/>
          </w:tcPr>
          <w:p w14:paraId="642D7463" w14:textId="77777777" w:rsidR="000F3E79" w:rsidRPr="00496811" w:rsidRDefault="00F13FC3" w:rsidP="000F3E79">
            <w:pPr>
              <w:pStyle w:val="RefLvl4text"/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496811">
              <w:rPr>
                <w:sz w:val="20"/>
                <w:szCs w:val="20"/>
              </w:rPr>
              <w:t>8</w:t>
            </w:r>
          </w:p>
        </w:tc>
        <w:tc>
          <w:tcPr>
            <w:tcW w:w="4536" w:type="dxa"/>
            <w:vAlign w:val="center"/>
          </w:tcPr>
          <w:p w14:paraId="3ED6E03E" w14:textId="77777777" w:rsidR="000F3E79" w:rsidRPr="00496811" w:rsidRDefault="00F13FC3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863902691"/>
                <w:placeholder>
                  <w:docPart w:val="8468094866C04FD2BC205FC8937303F4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2694" w:type="dxa"/>
            <w:vAlign w:val="center"/>
          </w:tcPr>
          <w:p w14:paraId="5465820A" w14:textId="77777777" w:rsidR="000F3E79" w:rsidRPr="00496811" w:rsidRDefault="00F13FC3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676490045"/>
                <w:placeholder>
                  <w:docPart w:val="517A90B60DFE44B5BA6A8EFDC1703C23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 xml:space="preserve">Click or tap here to </w:t>
                </w:r>
                <w:r w:rsidRPr="00496811">
                  <w:rPr>
                    <w:rStyle w:val="PlaceholderText"/>
                    <w:sz w:val="20"/>
                    <w:szCs w:val="20"/>
                  </w:rPr>
                  <w:t>enter text.</w:t>
                </w:r>
              </w:sdtContent>
            </w:sdt>
          </w:p>
        </w:tc>
        <w:tc>
          <w:tcPr>
            <w:tcW w:w="1558" w:type="dxa"/>
            <w:vAlign w:val="center"/>
          </w:tcPr>
          <w:p w14:paraId="553A9977" w14:textId="77777777" w:rsidR="000F3E79" w:rsidRPr="00496811" w:rsidRDefault="00F13FC3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3101150"/>
                <w:placeholder>
                  <w:docPart w:val="85007B34868F4314B3506B9C5E86EA22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</w:tbl>
    <w:p w14:paraId="59FAC321" w14:textId="77777777" w:rsidR="00680BCC" w:rsidRPr="00496811" w:rsidRDefault="00F13FC3" w:rsidP="000F3E79">
      <w:pPr>
        <w:pStyle w:val="Ref-Lvl1"/>
        <w:numPr>
          <w:ilvl w:val="0"/>
          <w:numId w:val="0"/>
        </w:numPr>
        <w:rPr>
          <w:sz w:val="20"/>
          <w:szCs w:val="20"/>
        </w:rPr>
      </w:pPr>
    </w:p>
    <w:sectPr w:rsidR="00680BCC" w:rsidRPr="00496811" w:rsidSect="00DA2D0A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2105" w:right="1133" w:bottom="567" w:left="1134" w:header="397" w:footer="283" w:gutter="0"/>
      <w:cols w:space="84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A5F29A" w14:textId="77777777" w:rsidR="00000000" w:rsidRDefault="00F13FC3">
      <w:pPr>
        <w:spacing w:after="0"/>
      </w:pPr>
      <w:r>
        <w:separator/>
      </w:r>
    </w:p>
  </w:endnote>
  <w:endnote w:type="continuationSeparator" w:id="0">
    <w:p w14:paraId="54362FE7" w14:textId="77777777" w:rsidR="00000000" w:rsidRDefault="00F13F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BC56D" w14:textId="77777777" w:rsidR="002F10F5" w:rsidRDefault="00F13FC3" w:rsidP="00E21C61">
    <w:pPr>
      <w:pStyle w:val="Footer"/>
    </w:pPr>
  </w:p>
  <w:p w14:paraId="2E41BA72" w14:textId="77777777" w:rsidR="002F10F5" w:rsidRDefault="00F13FC3" w:rsidP="00E21C61">
    <w:pPr>
      <w:pStyle w:val="Footer"/>
    </w:pPr>
  </w:p>
  <w:p w14:paraId="2A9A64B5" w14:textId="77777777" w:rsidR="002F10F5" w:rsidRDefault="00F13FC3" w:rsidP="00E21C61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391FC4B" wp14:editId="4288AD0D">
              <wp:simplePos x="0" y="0"/>
              <wp:positionH relativeFrom="leftMargin">
                <wp:posOffset>-19050</wp:posOffset>
              </wp:positionH>
              <wp:positionV relativeFrom="paragraph">
                <wp:posOffset>98425</wp:posOffset>
              </wp:positionV>
              <wp:extent cx="7591425" cy="635"/>
              <wp:effectExtent l="9525" t="12700" r="9525" b="5715"/>
              <wp:wrapNone/>
              <wp:docPr id="5" name="AutoShape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9142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7" o:spid="_x0000_s2050" type="#_x0000_t32" style="width:597.75pt;height:0.05pt;margin-top:7.75pt;margin-left:-1.5pt;mso-height-percent:0;mso-height-relative:page;mso-position-horizontal-relative:left-margin-area;mso-width-percent:0;mso-width-relative:page;mso-wrap-distance-bottom:0;mso-wrap-distance-left:9pt;mso-wrap-distance-right:9pt;mso-wrap-distance-top:0;mso-wrap-style:square;position:absolute;visibility:visible;z-index:251661312" strokecolor="gray"/>
          </w:pict>
        </mc:Fallback>
      </mc:AlternateContent>
    </w:r>
  </w:p>
  <w:p w14:paraId="00163D90" w14:textId="77777777" w:rsidR="002F10F5" w:rsidRDefault="00F13FC3" w:rsidP="00E21C61">
    <w:pPr>
      <w:pStyle w:val="Footer"/>
    </w:pPr>
  </w:p>
  <w:p w14:paraId="70446D90" w14:textId="77777777" w:rsidR="002F10F5" w:rsidRDefault="00F13FC3" w:rsidP="00E21C61">
    <w:pPr>
      <w:pStyle w:val="Footer"/>
    </w:pPr>
  </w:p>
  <w:p w14:paraId="0C2C2C9F" w14:textId="77777777" w:rsidR="002F10F5" w:rsidRPr="00BA066F" w:rsidRDefault="00F13FC3" w:rsidP="00E21C61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7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159"/>
      <w:gridCol w:w="1474"/>
      <w:gridCol w:w="1701"/>
      <w:gridCol w:w="1417"/>
    </w:tblGrid>
    <w:tr w:rsidR="00400EF0" w14:paraId="12D94BE8" w14:textId="77777777" w:rsidTr="00082E5C">
      <w:trPr>
        <w:trHeight w:val="454"/>
      </w:trPr>
      <w:tc>
        <w:tcPr>
          <w:tcW w:w="5159" w:type="dxa"/>
          <w:vAlign w:val="center"/>
        </w:tcPr>
        <w:p w14:paraId="625BCF28" w14:textId="77777777" w:rsidR="002F10F5" w:rsidRPr="003A6349" w:rsidRDefault="00F13FC3" w:rsidP="00082E5C">
          <w:pPr>
            <w:pStyle w:val="Footer"/>
            <w:tabs>
              <w:tab w:val="clear" w:pos="9026"/>
            </w:tabs>
            <w:rPr>
              <w:color w:val="808080" w:themeColor="background1" w:themeShade="80"/>
              <w:sz w:val="24"/>
              <w:szCs w:val="24"/>
            </w:rPr>
          </w:pPr>
        </w:p>
      </w:tc>
      <w:tc>
        <w:tcPr>
          <w:tcW w:w="1474" w:type="dxa"/>
          <w:vAlign w:val="bottom"/>
        </w:tcPr>
        <w:p w14:paraId="77272EBC" w14:textId="77777777" w:rsidR="002F10F5" w:rsidRDefault="00F13FC3" w:rsidP="00082E5C">
          <w:pPr>
            <w:pStyle w:val="Footer"/>
            <w:jc w:val="center"/>
            <w:rPr>
              <w:color w:val="808080" w:themeColor="background1" w:themeShade="80"/>
              <w:sz w:val="24"/>
              <w:szCs w:val="24"/>
            </w:rPr>
          </w:pPr>
          <w:r>
            <w:rPr>
              <w:color w:val="005190"/>
              <w:sz w:val="16"/>
              <w:szCs w:val="16"/>
            </w:rPr>
            <w:t>Legacy Number:</w:t>
          </w:r>
        </w:p>
      </w:tc>
      <w:tc>
        <w:tcPr>
          <w:tcW w:w="1701" w:type="dxa"/>
          <w:vAlign w:val="bottom"/>
        </w:tcPr>
        <w:p w14:paraId="3538D025" w14:textId="77777777" w:rsidR="002F10F5" w:rsidRDefault="00F13FC3" w:rsidP="00082E5C">
          <w:pPr>
            <w:pStyle w:val="Footer"/>
            <w:jc w:val="center"/>
            <w:rPr>
              <w:color w:val="808080" w:themeColor="background1" w:themeShade="80"/>
              <w:sz w:val="24"/>
              <w:szCs w:val="24"/>
            </w:rPr>
          </w:pPr>
          <w:r>
            <w:rPr>
              <w:color w:val="808080" w:themeColor="background1" w:themeShade="80"/>
              <w:sz w:val="24"/>
              <w:szCs w:val="24"/>
            </w:rPr>
            <w:t>N/A</w:t>
          </w:r>
        </w:p>
      </w:tc>
      <w:tc>
        <w:tcPr>
          <w:tcW w:w="1417" w:type="dxa"/>
          <w:vAlign w:val="bottom"/>
        </w:tcPr>
        <w:p w14:paraId="5F95DA01" w14:textId="77777777" w:rsidR="002F10F5" w:rsidRDefault="00F13FC3" w:rsidP="00082E5C">
          <w:pPr>
            <w:pStyle w:val="Footer"/>
            <w:jc w:val="right"/>
            <w:rPr>
              <w:color w:val="808080" w:themeColor="background1" w:themeShade="80"/>
              <w:sz w:val="24"/>
              <w:szCs w:val="24"/>
            </w:rPr>
          </w:pPr>
          <w:sdt>
            <w:sdtPr>
              <w:rPr>
                <w:color w:val="auto"/>
                <w:szCs w:val="19"/>
              </w:rPr>
              <w:id w:val="-1267081584"/>
              <w:docPartObj>
                <w:docPartGallery w:val="Page Numbers (Top of Page)"/>
                <w:docPartUnique/>
              </w:docPartObj>
            </w:sdtPr>
            <w:sdtEndPr/>
            <w:sdtContent>
              <w:r>
                <w:rPr>
                  <w:color w:val="auto"/>
                  <w:szCs w:val="19"/>
                </w:rPr>
                <w:t xml:space="preserve">Page </w:t>
              </w:r>
              <w:r w:rsidRPr="00F03D09">
                <w:rPr>
                  <w:color w:val="auto"/>
                  <w:szCs w:val="19"/>
                </w:rPr>
                <w:fldChar w:fldCharType="begin"/>
              </w:r>
              <w:r w:rsidRPr="00F03D09">
                <w:rPr>
                  <w:color w:val="auto"/>
                  <w:szCs w:val="19"/>
                </w:rPr>
                <w:instrText xml:space="preserve"> PAGE </w:instrText>
              </w:r>
              <w:r w:rsidRPr="00F03D09">
                <w:rPr>
                  <w:color w:val="auto"/>
                  <w:szCs w:val="19"/>
                </w:rPr>
                <w:fldChar w:fldCharType="separate"/>
              </w:r>
              <w:r w:rsidRPr="00F03D09">
                <w:rPr>
                  <w:color w:val="auto"/>
                  <w:szCs w:val="19"/>
                </w:rPr>
                <w:t>1</w:t>
              </w:r>
              <w:r w:rsidRPr="00F03D09">
                <w:rPr>
                  <w:color w:val="auto"/>
                  <w:szCs w:val="19"/>
                </w:rPr>
                <w:fldChar w:fldCharType="end"/>
              </w:r>
              <w:r w:rsidRPr="00F03D09">
                <w:rPr>
                  <w:color w:val="auto"/>
                  <w:szCs w:val="19"/>
                </w:rPr>
                <w:t xml:space="preserve"> of </w:t>
              </w:r>
              <w:r w:rsidRPr="00F03D09">
                <w:rPr>
                  <w:color w:val="auto"/>
                  <w:szCs w:val="19"/>
                </w:rPr>
                <w:fldChar w:fldCharType="begin"/>
              </w:r>
              <w:r w:rsidRPr="00F03D09">
                <w:rPr>
                  <w:color w:val="auto"/>
                  <w:szCs w:val="19"/>
                </w:rPr>
                <w:instrText xml:space="preserve"> NUMPAGES  </w:instrText>
              </w:r>
              <w:r w:rsidRPr="00F03D09">
                <w:rPr>
                  <w:color w:val="auto"/>
                  <w:szCs w:val="19"/>
                </w:rPr>
                <w:fldChar w:fldCharType="separate"/>
              </w:r>
              <w:r w:rsidRPr="00F03D09">
                <w:rPr>
                  <w:color w:val="auto"/>
                  <w:szCs w:val="19"/>
                </w:rPr>
                <w:t>10</w:t>
              </w:r>
              <w:r w:rsidRPr="00F03D09">
                <w:rPr>
                  <w:color w:val="auto"/>
                  <w:szCs w:val="19"/>
                </w:rPr>
                <w:fldChar w:fldCharType="end"/>
              </w:r>
            </w:sdtContent>
          </w:sdt>
        </w:p>
      </w:tc>
    </w:tr>
  </w:tbl>
  <w:p w14:paraId="3541BA34" w14:textId="77777777" w:rsidR="002F10F5" w:rsidRDefault="00F13F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9440E" w14:textId="77777777" w:rsidR="00F13FC3" w:rsidRDefault="00F13FC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0D144" w14:textId="77777777" w:rsidR="002F10F5" w:rsidRDefault="00F13FC3">
    <w:r>
      <w:rPr>
        <w:noProof/>
        <w:sz w:val="1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9B3DAED" wp14:editId="63E2A9EF">
              <wp:simplePos x="0" y="0"/>
              <wp:positionH relativeFrom="leftMargin">
                <wp:posOffset>47229</wp:posOffset>
              </wp:positionH>
              <wp:positionV relativeFrom="paragraph">
                <wp:posOffset>26107</wp:posOffset>
              </wp:positionV>
              <wp:extent cx="7591425" cy="635"/>
              <wp:effectExtent l="9525" t="11430" r="9525" b="6985"/>
              <wp:wrapNone/>
              <wp:docPr id="1" name="AutoShape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9142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7" o:spid="_x0000_s2052" type="#_x0000_t32" style="width:597.75pt;height:0.05pt;margin-top:2.05pt;margin-left:3.7pt;mso-height-percent:0;mso-height-relative:page;mso-position-horizontal-relative:left-margin-area;mso-width-percent:0;mso-width-relative:page;mso-wrap-distance-bottom:0;mso-wrap-distance-left:9pt;mso-wrap-distance-right:9pt;mso-wrap-distance-top:0;mso-wrap-style:square;position:absolute;visibility:visible;z-index:251667456" strokecolor="gray"/>
          </w:pict>
        </mc:Fallback>
      </mc:AlternateContent>
    </w:r>
  </w:p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6426"/>
      <w:gridCol w:w="3213"/>
    </w:tblGrid>
    <w:tr w:rsidR="00400EF0" w14:paraId="56211844" w14:textId="77777777" w:rsidTr="00A81B1D">
      <w:trPr>
        <w:trHeight w:val="454"/>
      </w:trPr>
      <w:tc>
        <w:tcPr>
          <w:tcW w:w="6426" w:type="dxa"/>
          <w:vAlign w:val="center"/>
        </w:tcPr>
        <w:p w14:paraId="69B90254" w14:textId="77777777" w:rsidR="002F10F5" w:rsidRPr="00361D56" w:rsidRDefault="00F13FC3" w:rsidP="00B85A4B">
          <w:pPr>
            <w:pStyle w:val="Footer"/>
            <w:rPr>
              <w:b/>
              <w:bCs/>
              <w:color w:val="808080" w:themeColor="background1" w:themeShade="80"/>
              <w:sz w:val="24"/>
              <w:szCs w:val="24"/>
            </w:rPr>
          </w:pPr>
        </w:p>
      </w:tc>
      <w:tc>
        <w:tcPr>
          <w:tcW w:w="3213" w:type="dxa"/>
          <w:vAlign w:val="center"/>
        </w:tcPr>
        <w:p w14:paraId="799B4E8B" w14:textId="77777777" w:rsidR="002F10F5" w:rsidRDefault="00F13FC3" w:rsidP="00496811">
          <w:pPr>
            <w:pStyle w:val="Footer"/>
            <w:jc w:val="center"/>
            <w:rPr>
              <w:color w:val="808080" w:themeColor="background1" w:themeShade="80"/>
              <w:sz w:val="24"/>
              <w:szCs w:val="24"/>
            </w:rPr>
          </w:pPr>
          <w:r w:rsidRPr="003B6267">
            <w:rPr>
              <w:color w:val="auto"/>
              <w:szCs w:val="19"/>
            </w:rPr>
            <w:t xml:space="preserve">Page </w:t>
          </w:r>
          <w:r w:rsidRPr="003B6267">
            <w:rPr>
              <w:b/>
              <w:bCs/>
              <w:color w:val="auto"/>
              <w:szCs w:val="19"/>
            </w:rPr>
            <w:fldChar w:fldCharType="begin"/>
          </w:r>
          <w:r w:rsidRPr="003B6267">
            <w:rPr>
              <w:b/>
              <w:bCs/>
              <w:color w:val="auto"/>
              <w:szCs w:val="19"/>
            </w:rPr>
            <w:instrText xml:space="preserve"> PAGE  \* Arabic  \* MERGEFORMAT </w:instrText>
          </w:r>
          <w:r w:rsidRPr="003B6267">
            <w:rPr>
              <w:b/>
              <w:bCs/>
              <w:color w:val="auto"/>
              <w:szCs w:val="19"/>
            </w:rPr>
            <w:fldChar w:fldCharType="separate"/>
          </w:r>
          <w:r w:rsidRPr="003B6267">
            <w:rPr>
              <w:b/>
              <w:bCs/>
              <w:noProof/>
              <w:color w:val="auto"/>
              <w:szCs w:val="19"/>
            </w:rPr>
            <w:t>10</w:t>
          </w:r>
          <w:r w:rsidRPr="003B6267">
            <w:rPr>
              <w:b/>
              <w:bCs/>
              <w:color w:val="auto"/>
              <w:szCs w:val="19"/>
            </w:rPr>
            <w:fldChar w:fldCharType="end"/>
          </w:r>
          <w:r w:rsidRPr="003B6267">
            <w:rPr>
              <w:color w:val="auto"/>
              <w:szCs w:val="19"/>
            </w:rPr>
            <w:t xml:space="preserve"> of </w:t>
          </w:r>
          <w:r w:rsidRPr="003B6267">
            <w:rPr>
              <w:b/>
              <w:bCs/>
              <w:color w:val="auto"/>
              <w:szCs w:val="19"/>
            </w:rPr>
            <w:fldChar w:fldCharType="begin"/>
          </w:r>
          <w:r w:rsidRPr="003B6267">
            <w:rPr>
              <w:b/>
              <w:bCs/>
              <w:color w:val="auto"/>
              <w:szCs w:val="19"/>
            </w:rPr>
            <w:instrText xml:space="preserve"> NUMPAGES  \* Arabic  \* MERGEFORMAT </w:instrText>
          </w:r>
          <w:r w:rsidRPr="003B6267">
            <w:rPr>
              <w:b/>
              <w:bCs/>
              <w:color w:val="auto"/>
              <w:szCs w:val="19"/>
            </w:rPr>
            <w:fldChar w:fldCharType="separate"/>
          </w:r>
          <w:r w:rsidRPr="003B6267">
            <w:rPr>
              <w:b/>
              <w:bCs/>
              <w:noProof/>
              <w:color w:val="auto"/>
              <w:szCs w:val="19"/>
            </w:rPr>
            <w:t>10</w:t>
          </w:r>
          <w:r w:rsidRPr="003B6267">
            <w:rPr>
              <w:b/>
              <w:bCs/>
              <w:color w:val="auto"/>
              <w:szCs w:val="19"/>
            </w:rPr>
            <w:fldChar w:fldCharType="end"/>
          </w:r>
        </w:p>
      </w:tc>
    </w:tr>
  </w:tbl>
  <w:p w14:paraId="4EACC696" w14:textId="77777777" w:rsidR="002F10F5" w:rsidRDefault="00F13F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8158A6" w14:textId="77777777" w:rsidR="00000000" w:rsidRDefault="00F13FC3">
      <w:pPr>
        <w:spacing w:after="0"/>
      </w:pPr>
      <w:r>
        <w:separator/>
      </w:r>
    </w:p>
  </w:footnote>
  <w:footnote w:type="continuationSeparator" w:id="0">
    <w:p w14:paraId="10087A2F" w14:textId="77777777" w:rsidR="00000000" w:rsidRDefault="00F13F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1C1C1" w14:textId="77777777" w:rsidR="002F10F5" w:rsidRPr="00BA066F" w:rsidRDefault="00F13FC3" w:rsidP="00E21C61">
    <w:pPr>
      <w:pStyle w:val="Header"/>
    </w:pPr>
    <w:r w:rsidRPr="00232981">
      <w:rPr>
        <w:color w:val="005190"/>
      </w:rPr>
      <w:t>[Section #]</w:t>
    </w:r>
    <w:r>
      <w:rPr>
        <w:noProof/>
        <w:color w:val="00519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3640A2" wp14:editId="055A802A">
              <wp:simplePos x="0" y="0"/>
              <wp:positionH relativeFrom="leftMargin">
                <wp:posOffset>-19050</wp:posOffset>
              </wp:positionH>
              <wp:positionV relativeFrom="paragraph">
                <wp:posOffset>348615</wp:posOffset>
              </wp:positionV>
              <wp:extent cx="7591425" cy="635"/>
              <wp:effectExtent l="9525" t="5715" r="9525" b="12700"/>
              <wp:wrapNone/>
              <wp:docPr id="6" name="AutoShap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9142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6" o:spid="_x0000_s2049" type="#_x0000_t32" style="width:597.75pt;height:0.05pt;margin-top:27.45pt;margin-left:-1.5pt;mso-height-percent:0;mso-height-relative:page;mso-position-horizontal-relative:left-margin-area;mso-width-percent:0;mso-width-relative:page;mso-wrap-distance-bottom:0;mso-wrap-distance-left:9pt;mso-wrap-distance-right:9pt;mso-wrap-distance-top:0;mso-wrap-style:square;position:absolute;visibility:visible;z-index:251659264" strokecolor="gray"/>
          </w:pict>
        </mc:Fallback>
      </mc:AlternateContent>
    </w:r>
    <w:r>
      <w:rPr>
        <w:color w:val="005190"/>
      </w:rPr>
      <w:t xml:space="preserve"> </w:t>
    </w:r>
    <w:r w:rsidRPr="00232981">
      <w:t>[Section Title Goes Here]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82849" w14:textId="77777777" w:rsidR="002F10F5" w:rsidRDefault="00F13FC3" w:rsidP="00E21C61">
    <w:pPr>
      <w:pStyle w:val="Header"/>
    </w:pPr>
    <w:r>
      <w:rPr>
        <w:noProof/>
      </w:rPr>
      <w:drawing>
        <wp:anchor distT="0" distB="0" distL="114300" distR="114300" simplePos="0" relativeHeight="251665408" behindDoc="0" locked="0" layoutInCell="1" allowOverlap="1" wp14:anchorId="7BF381A7" wp14:editId="47C1DEED">
          <wp:simplePos x="0" y="0"/>
          <wp:positionH relativeFrom="margin">
            <wp:align>right</wp:align>
          </wp:positionH>
          <wp:positionV relativeFrom="margin">
            <wp:posOffset>-421987</wp:posOffset>
          </wp:positionV>
          <wp:extent cx="1800225" cy="828675"/>
          <wp:effectExtent l="0" t="0" r="9525" b="9525"/>
          <wp:wrapNone/>
          <wp:docPr id="7" name="Picture 7" descr="\\cpi03-fs01.uk-cpi.com\users$\craig.edwards\CPI\Re-brand\CPI_NewLogo_BlueGre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cpi03-fs01.uk-cpi.com\users$\craig.edwards\CPI\Re-brand\CPI_NewLogo_BlueGrey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828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F4C2B" w14:textId="77777777" w:rsidR="00F13FC3" w:rsidRDefault="00F13F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0084B" w14:textId="77777777" w:rsidR="002F10F5" w:rsidRDefault="00F13FC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5AF48" w14:textId="77777777" w:rsidR="002F10F5" w:rsidRDefault="00F13FC3"/>
  <w:tbl>
    <w:tblPr>
      <w:tblStyle w:val="TableGrid1"/>
      <w:tblW w:w="9214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709"/>
      <w:gridCol w:w="1985"/>
      <w:gridCol w:w="992"/>
      <w:gridCol w:w="2552"/>
      <w:gridCol w:w="850"/>
      <w:gridCol w:w="2126"/>
    </w:tblGrid>
    <w:tr w:rsidR="00400EF0" w14:paraId="3885A7D4" w14:textId="77777777" w:rsidTr="00393837">
      <w:trPr>
        <w:cantSplit/>
        <w:trHeight w:val="397"/>
      </w:trPr>
      <w:tc>
        <w:tcPr>
          <w:tcW w:w="709" w:type="dxa"/>
          <w:shd w:val="clear" w:color="auto" w:fill="auto"/>
          <w:vAlign w:val="center"/>
        </w:tcPr>
        <w:p w14:paraId="43123F16" w14:textId="77777777" w:rsidR="002F10F5" w:rsidRPr="009225C4" w:rsidRDefault="00F13FC3" w:rsidP="00C573C6">
          <w:pPr>
            <w:spacing w:after="0"/>
            <w:rPr>
              <w:color w:val="005190"/>
              <w:sz w:val="16"/>
              <w:szCs w:val="16"/>
            </w:rPr>
          </w:pPr>
          <w:r w:rsidRPr="009225C4">
            <w:rPr>
              <w:color w:val="005190"/>
              <w:sz w:val="16"/>
              <w:szCs w:val="16"/>
            </w:rPr>
            <w:t>Doc No:</w:t>
          </w:r>
        </w:p>
      </w:tc>
      <w:tc>
        <w:tcPr>
          <w:tcW w:w="1985" w:type="dxa"/>
          <w:shd w:val="clear" w:color="auto" w:fill="auto"/>
          <w:vAlign w:val="center"/>
        </w:tcPr>
        <w:p w14:paraId="2E0B1858" w14:textId="77777777" w:rsidR="002F10F5" w:rsidRPr="009225C4" w:rsidRDefault="00F13FC3" w:rsidP="00C573C6">
          <w:pPr>
            <w:spacing w:after="0"/>
            <w:rPr>
              <w:sz w:val="16"/>
              <w:szCs w:val="16"/>
            </w:rPr>
          </w:pPr>
          <w:r w:rsidRPr="009225C4">
            <w:rPr>
              <w:sz w:val="16"/>
              <w:szCs w:val="16"/>
            </w:rPr>
            <w:fldChar w:fldCharType="begin"/>
          </w:r>
          <w:r w:rsidRPr="009225C4">
            <w:rPr>
              <w:sz w:val="16"/>
              <w:szCs w:val="16"/>
            </w:rPr>
            <w:instrText xml:space="preserve"> DOCVARIABLE QPulse_DocNumber \* MERGEFORMAT </w:instrText>
          </w:r>
          <w:r w:rsidRPr="009225C4"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190</w:t>
          </w:r>
          <w:r w:rsidRPr="009225C4">
            <w:rPr>
              <w:sz w:val="16"/>
              <w:szCs w:val="16"/>
            </w:rPr>
            <w:fldChar w:fldCharType="end"/>
          </w:r>
        </w:p>
      </w:tc>
      <w:tc>
        <w:tcPr>
          <w:tcW w:w="992" w:type="dxa"/>
          <w:shd w:val="clear" w:color="auto" w:fill="auto"/>
          <w:vAlign w:val="center"/>
        </w:tcPr>
        <w:p w14:paraId="7AB1AA47" w14:textId="77777777" w:rsidR="002F10F5" w:rsidRPr="009225C4" w:rsidRDefault="00F13FC3" w:rsidP="00C573C6">
          <w:pPr>
            <w:spacing w:after="0"/>
            <w:rPr>
              <w:color w:val="005190"/>
              <w:sz w:val="16"/>
              <w:szCs w:val="16"/>
            </w:rPr>
          </w:pPr>
          <w:r w:rsidRPr="009225C4">
            <w:rPr>
              <w:color w:val="005190"/>
              <w:sz w:val="16"/>
              <w:szCs w:val="16"/>
            </w:rPr>
            <w:t>Revision:</w:t>
          </w:r>
        </w:p>
      </w:tc>
      <w:tc>
        <w:tcPr>
          <w:tcW w:w="2552" w:type="dxa"/>
          <w:shd w:val="clear" w:color="auto" w:fill="auto"/>
          <w:vAlign w:val="center"/>
        </w:tcPr>
        <w:p w14:paraId="0CDE5C7C" w14:textId="77777777" w:rsidR="002F10F5" w:rsidRPr="009225C4" w:rsidRDefault="00F13FC3" w:rsidP="00C573C6">
          <w:pPr>
            <w:spacing w:after="0"/>
            <w:rPr>
              <w:sz w:val="16"/>
              <w:szCs w:val="16"/>
            </w:rPr>
          </w:pPr>
          <w:r w:rsidRPr="009225C4">
            <w:rPr>
              <w:sz w:val="16"/>
              <w:szCs w:val="16"/>
            </w:rPr>
            <w:fldChar w:fldCharType="begin"/>
          </w:r>
          <w:r w:rsidRPr="009225C4">
            <w:rPr>
              <w:sz w:val="16"/>
              <w:szCs w:val="16"/>
            </w:rPr>
            <w:instrText xml:space="preserve"> DOCVARIABLE QPulse_DocRevisionNumber \* MERGEFORMAT </w:instrText>
          </w:r>
          <w:r w:rsidRPr="009225C4"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 w:rsidRPr="009225C4">
            <w:rPr>
              <w:sz w:val="16"/>
              <w:szCs w:val="16"/>
            </w:rPr>
            <w:fldChar w:fldCharType="end"/>
          </w:r>
        </w:p>
      </w:tc>
      <w:tc>
        <w:tcPr>
          <w:tcW w:w="850" w:type="dxa"/>
          <w:shd w:val="clear" w:color="auto" w:fill="auto"/>
          <w:vAlign w:val="center"/>
        </w:tcPr>
        <w:p w14:paraId="498EA9BC" w14:textId="77777777" w:rsidR="002F10F5" w:rsidRPr="009225C4" w:rsidRDefault="00F13FC3" w:rsidP="00C573C6">
          <w:pPr>
            <w:spacing w:after="0"/>
            <w:rPr>
              <w:sz w:val="16"/>
              <w:szCs w:val="16"/>
            </w:rPr>
          </w:pPr>
          <w:r w:rsidRPr="009225C4">
            <w:rPr>
              <w:color w:val="005190"/>
              <w:sz w:val="16"/>
              <w:szCs w:val="16"/>
            </w:rPr>
            <w:t>Effective Date:</w:t>
          </w:r>
        </w:p>
      </w:tc>
      <w:tc>
        <w:tcPr>
          <w:tcW w:w="2126" w:type="dxa"/>
          <w:shd w:val="clear" w:color="auto" w:fill="auto"/>
          <w:vAlign w:val="center"/>
        </w:tcPr>
        <w:p w14:paraId="01125CFB" w14:textId="77777777" w:rsidR="002F10F5" w:rsidRPr="009225C4" w:rsidRDefault="00F13FC3" w:rsidP="00C573C6">
          <w:pPr>
            <w:spacing w:after="0"/>
            <w:rPr>
              <w:sz w:val="16"/>
              <w:szCs w:val="16"/>
            </w:rPr>
          </w:pPr>
          <w:r w:rsidRPr="009225C4">
            <w:rPr>
              <w:sz w:val="16"/>
              <w:szCs w:val="16"/>
            </w:rPr>
            <w:fldChar w:fldCharType="begin"/>
          </w:r>
          <w:r w:rsidRPr="009225C4">
            <w:rPr>
              <w:sz w:val="16"/>
              <w:szCs w:val="16"/>
            </w:rPr>
            <w:instrText xml:space="preserve"> DOCVARIABLE QPulse_DocActiveDate \* MERGEFORMAT </w:instrText>
          </w:r>
          <w:r w:rsidRPr="009225C4"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04/06/2020</w:t>
          </w:r>
          <w:r w:rsidRPr="009225C4">
            <w:rPr>
              <w:sz w:val="16"/>
              <w:szCs w:val="16"/>
            </w:rPr>
            <w:fldChar w:fldCharType="end"/>
          </w:r>
        </w:p>
      </w:tc>
    </w:tr>
    <w:tr w:rsidR="00400EF0" w14:paraId="4451A6BF" w14:textId="77777777" w:rsidTr="00393837">
      <w:trPr>
        <w:cantSplit/>
        <w:trHeight w:val="397"/>
      </w:trPr>
      <w:tc>
        <w:tcPr>
          <w:tcW w:w="709" w:type="dxa"/>
          <w:shd w:val="clear" w:color="auto" w:fill="auto"/>
          <w:vAlign w:val="center"/>
        </w:tcPr>
        <w:p w14:paraId="7A845504" w14:textId="77777777" w:rsidR="002F10F5" w:rsidRPr="009225C4" w:rsidRDefault="00F13FC3" w:rsidP="00C573C6">
          <w:pPr>
            <w:spacing w:after="0"/>
            <w:rPr>
              <w:color w:val="005190"/>
              <w:sz w:val="16"/>
              <w:szCs w:val="16"/>
            </w:rPr>
          </w:pPr>
          <w:r w:rsidRPr="009225C4">
            <w:rPr>
              <w:color w:val="005190"/>
              <w:sz w:val="16"/>
              <w:szCs w:val="16"/>
            </w:rPr>
            <w:t xml:space="preserve">Doc </w:t>
          </w:r>
          <w:r>
            <w:rPr>
              <w:color w:val="005190"/>
              <w:sz w:val="16"/>
              <w:szCs w:val="16"/>
            </w:rPr>
            <w:t>Title</w:t>
          </w:r>
          <w:r w:rsidRPr="009225C4">
            <w:rPr>
              <w:color w:val="005190"/>
              <w:sz w:val="16"/>
              <w:szCs w:val="16"/>
            </w:rPr>
            <w:t>:</w:t>
          </w:r>
        </w:p>
      </w:tc>
      <w:tc>
        <w:tcPr>
          <w:tcW w:w="8505" w:type="dxa"/>
          <w:gridSpan w:val="5"/>
          <w:shd w:val="clear" w:color="auto" w:fill="auto"/>
          <w:vAlign w:val="center"/>
        </w:tcPr>
        <w:p w14:paraId="41BE806D" w14:textId="77777777" w:rsidR="002F10F5" w:rsidRPr="009225C4" w:rsidRDefault="00F13FC3" w:rsidP="00C573C6">
          <w:pPr>
            <w:spacing w:after="0"/>
            <w:rPr>
              <w:sz w:val="16"/>
              <w:szCs w:val="16"/>
            </w:rPr>
          </w:pPr>
          <w:r w:rsidRPr="009225C4">
            <w:rPr>
              <w:sz w:val="16"/>
              <w:szCs w:val="16"/>
            </w:rPr>
            <w:fldChar w:fldCharType="begin"/>
          </w:r>
          <w:r w:rsidRPr="009225C4">
            <w:rPr>
              <w:sz w:val="16"/>
              <w:szCs w:val="16"/>
            </w:rPr>
            <w:instrText xml:space="preserve"> DOCVARIABLE QPulse_DocTitle \* MERGEFORMAT </w:instrText>
          </w:r>
          <w:r w:rsidRPr="009225C4"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CPI GMP Operations Supplier Questionnaire</w:t>
          </w:r>
          <w:r w:rsidRPr="009225C4">
            <w:rPr>
              <w:sz w:val="16"/>
              <w:szCs w:val="16"/>
            </w:rPr>
            <w:fldChar w:fldCharType="end"/>
          </w:r>
        </w:p>
      </w:tc>
    </w:tr>
  </w:tbl>
  <w:p w14:paraId="0B76BC5D" w14:textId="77777777" w:rsidR="002F10F5" w:rsidRPr="00FD2EE5" w:rsidRDefault="00F13FC3" w:rsidP="00704E3E">
    <w:pPr>
      <w:pStyle w:val="Header"/>
      <w:tabs>
        <w:tab w:val="clear" w:pos="4513"/>
        <w:tab w:val="clear" w:pos="9026"/>
        <w:tab w:val="center" w:pos="4820"/>
        <w:tab w:val="right" w:pos="9639"/>
      </w:tabs>
    </w:pPr>
    <w:r w:rsidRPr="00D64FF6">
      <w:rPr>
        <w:noProof/>
        <w:color w:val="005190"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063A378" wp14:editId="5982DA9B">
              <wp:simplePos x="0" y="0"/>
              <wp:positionH relativeFrom="page">
                <wp:align>left</wp:align>
              </wp:positionH>
              <wp:positionV relativeFrom="paragraph">
                <wp:posOffset>67945</wp:posOffset>
              </wp:positionV>
              <wp:extent cx="7591425" cy="635"/>
              <wp:effectExtent l="0" t="0" r="28575" b="37465"/>
              <wp:wrapNone/>
              <wp:docPr id="3" name="AutoShape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9142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4" o:spid="_x0000_s2051" type="#_x0000_t32" style="width:597.75pt;height:0.05pt;margin-top:5.35pt;margin-left:0;mso-height-percent:0;mso-height-relative:page;mso-position-horizontal:left;mso-position-horizontal-relative:page;mso-width-percent:0;mso-width-relative:page;mso-wrap-distance-bottom:0;mso-wrap-distance-left:9pt;mso-wrap-distance-right:9pt;mso-wrap-distance-top:0;mso-wrap-style:square;position:absolute;visibility:visible;z-index:251663360" strokecolor="gray"/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094600" wp14:editId="5ACF31BC">
          <wp:simplePos x="0" y="0"/>
          <wp:positionH relativeFrom="column">
            <wp:posOffset>5673618</wp:posOffset>
          </wp:positionH>
          <wp:positionV relativeFrom="paragraph">
            <wp:posOffset>-379802</wp:posOffset>
          </wp:positionV>
          <wp:extent cx="786847" cy="361950"/>
          <wp:effectExtent l="19050" t="0" r="0" b="0"/>
          <wp:wrapNone/>
          <wp:docPr id="8" name="Picture 8" descr="\\cpi03-fs01.uk-cpi.com\users$\craig.edwards\CPI\Re-brand\CPI_NewLogo_BlueGre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cpi03-fs01.uk-cpi.com\users$\craig.edwards\CPI\Re-brand\CPI_NewLogo_BlueGrey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86847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9411B" w14:textId="77777777" w:rsidR="002F10F5" w:rsidRDefault="00F13F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D156D"/>
    <w:multiLevelType w:val="hybridMultilevel"/>
    <w:tmpl w:val="8DCEB0C6"/>
    <w:lvl w:ilvl="0" w:tplc="E61ED14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3408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82C5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E4CE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1438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382A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3E02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AACA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857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B5D3C"/>
    <w:multiLevelType w:val="hybridMultilevel"/>
    <w:tmpl w:val="53741E52"/>
    <w:lvl w:ilvl="0" w:tplc="3356E5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C0424A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7029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1406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C6FB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0679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BCC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C0D9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3492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265CB"/>
    <w:multiLevelType w:val="multilevel"/>
    <w:tmpl w:val="DD2A5490"/>
    <w:lvl w:ilvl="0">
      <w:start w:val="1"/>
      <w:numFmt w:val="decimal"/>
      <w:pStyle w:val="Ref-Lvl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Ref-Lvl2"/>
      <w:lvlText w:val="%1.%2"/>
      <w:lvlJc w:val="left"/>
      <w:pPr>
        <w:ind w:left="1134" w:hanging="567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Ref-Lvl3"/>
      <w:lvlText w:val="%1.%2.%3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pStyle w:val="Ref-Lvl4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3" w:hanging="567"/>
      </w:pPr>
      <w:rPr>
        <w:rFonts w:hint="default"/>
      </w:rPr>
    </w:lvl>
  </w:abstractNum>
  <w:abstractNum w:abstractNumId="3" w15:restartNumberingAfterBreak="0">
    <w:nsid w:val="2FC72F6A"/>
    <w:multiLevelType w:val="multilevel"/>
    <w:tmpl w:val="1BEED66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8MOMnSA3BmV1AiaTIzus0grNn2dx38qLw/U2rujljAQVRgiuJuPjLRO1k+Nwbk8hEi2z0/rbXF540wuuerefQQ==" w:salt="ajKXbnZt7j6c9uBDYK71dQ=="/>
  <w:defaultTabStop w:val="720"/>
  <w:drawingGridHorizontalSpacing w:val="8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nternalQPulse_CurrentDateTime" w:val="05/06/2020 08:18:14"/>
    <w:docVar w:name="InternalQPulse_CurrentUserName" w:val="Donaghy, Louise"/>
    <w:docVar w:name="InternalQPulse_DatabaseAlias" w:val="Live"/>
    <w:docVar w:name="InternalQPulse_DocActiveDate" w:val="04/06/2020"/>
    <w:docVar w:name="InternalQPulse_DocAuthor" w:val="Donaghy, Louise"/>
    <w:docVar w:name="InternalQPulse_DocChangeDetails" w:val="New questionnaire template - to be linked to SOP"/>
    <w:docVar w:name="InternalQPulse_DocLastReviewDate" w:val="&lt;QPulse_DocLastReviewDate&gt;"/>
    <w:docVar w:name="InternalQPulse_DocLastReviewDetails" w:val="&lt;QPulse_DocLastReviewDetails&gt;"/>
    <w:docVar w:name="InternalQPulse_DocLastReviewOwner" w:val="&lt;QPulse_DocLastReviewOwner&gt;"/>
    <w:docVar w:name="InternalQPulse_DocNumber" w:val="190"/>
    <w:docVar w:name="InternalQPulse_DocOwner" w:val="Rennie, Susan"/>
    <w:docVar w:name="InternalQPulse_DocReviewDate" w:val="04/06/2022"/>
    <w:docVar w:name="InternalQPulse_DocRevisionNumber" w:val="1"/>
    <w:docVar w:name="InternalQPulse_DocStatus" w:val="Active"/>
    <w:docVar w:name="InternalQPulse_DocTitle" w:val="CPI GMP Operations Supplier Questionnaire"/>
    <w:docVar w:name="InternalQPulse_DocType" w:val="Templates\Forms"/>
    <w:docVar w:name="QPulse_CurrentDateTime" w:val="05/06/2020 08:18:14"/>
    <w:docVar w:name="QPulse_CurrentUserName" w:val="Donaghy, Louise"/>
    <w:docVar w:name="QPulse_DatabaseAlias" w:val="Live"/>
    <w:docVar w:name="QPulse_DocActiveDate" w:val="04/06/2020"/>
    <w:docVar w:name="QPulse_DocAuthor" w:val="Donaghy, Louise"/>
    <w:docVar w:name="QPulse_DocChangeDetails" w:val="New questionnaire template - to be linked to SOP"/>
    <w:docVar w:name="QPulse_DocLastReviewDate" w:val="&lt;QPulse_DocLastReviewDate&gt;"/>
    <w:docVar w:name="QPulse_DocLastReviewDetails" w:val="&lt;QPulse_DocLastReviewDetails&gt;"/>
    <w:docVar w:name="QPulse_DocLastReviewOwner" w:val="&lt;QPulse_DocLastReviewOwner&gt;"/>
    <w:docVar w:name="QPulse_DocNumber" w:val="190"/>
    <w:docVar w:name="QPulse_DocOwner" w:val="Rennie, Susan"/>
    <w:docVar w:name="QPulse_DocReviewDate" w:val="04/06/2022"/>
    <w:docVar w:name="QPulse_DocRevisionNumber" w:val="1"/>
    <w:docVar w:name="QPulse_DocStatus" w:val="Active"/>
    <w:docVar w:name="QPulse_DocTitle" w:val="CPI GMP Operations Supplier Questionnaire"/>
    <w:docVar w:name="QPulse_DocType" w:val="Templates\Forms"/>
    <w:docVar w:name="QPulseSys_SessionID" w:val="d2e49b2e-105b-4b99-8002-9543d6ef37c7"/>
  </w:docVars>
  <w:rsids>
    <w:rsidRoot w:val="00400EF0"/>
    <w:rsid w:val="00400EF0"/>
    <w:rsid w:val="00F1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C4AC969"/>
  <w15:docId w15:val="{D06C7743-8D68-4E9A-8600-99A4B06C8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1C61"/>
    <w:pPr>
      <w:spacing w:after="210" w:line="240" w:lineRule="auto"/>
    </w:pPr>
    <w:rPr>
      <w:rFonts w:ascii="Open Sans" w:hAnsi="Open Sans" w:cs="Open Sans"/>
      <w:color w:val="262626" w:themeColor="text1" w:themeTint="D9"/>
      <w:sz w:val="19"/>
      <w:szCs w:val="17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rsid w:val="00FD2EE5"/>
    <w:pPr>
      <w:numPr>
        <w:numId w:val="2"/>
      </w:numPr>
      <w:tabs>
        <w:tab w:val="left" w:pos="851"/>
      </w:tabs>
      <w:spacing w:before="1440" w:after="720" w:line="276" w:lineRule="auto"/>
      <w:ind w:left="851" w:hanging="851"/>
      <w:outlineLvl w:val="0"/>
    </w:pPr>
    <w:rPr>
      <w:color w:val="005190"/>
      <w:sz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FD2EE5"/>
    <w:pPr>
      <w:numPr>
        <w:ilvl w:val="1"/>
        <w:numId w:val="2"/>
      </w:numPr>
      <w:tabs>
        <w:tab w:val="num" w:pos="360"/>
        <w:tab w:val="left" w:pos="851"/>
      </w:tabs>
      <w:spacing w:before="720" w:after="201" w:line="276" w:lineRule="auto"/>
      <w:ind w:left="851" w:hanging="851"/>
      <w:outlineLvl w:val="1"/>
    </w:pPr>
    <w:rPr>
      <w:color w:val="005190"/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FD2EE5"/>
    <w:pPr>
      <w:numPr>
        <w:ilvl w:val="2"/>
        <w:numId w:val="2"/>
      </w:numPr>
      <w:tabs>
        <w:tab w:val="left" w:pos="851"/>
      </w:tabs>
      <w:spacing w:before="480" w:line="276" w:lineRule="auto"/>
      <w:ind w:left="851" w:hanging="851"/>
      <w:outlineLvl w:val="2"/>
    </w:pPr>
    <w:rPr>
      <w:color w:val="005190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FD2EE5"/>
    <w:pPr>
      <w:numPr>
        <w:ilvl w:val="3"/>
        <w:numId w:val="2"/>
      </w:numPr>
      <w:tabs>
        <w:tab w:val="left" w:pos="851"/>
      </w:tabs>
      <w:spacing w:before="240" w:line="276" w:lineRule="auto"/>
      <w:ind w:left="862" w:hanging="862"/>
      <w:outlineLvl w:val="3"/>
    </w:pPr>
    <w:rPr>
      <w:color w:val="005190"/>
      <w:sz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FD2EE5"/>
    <w:pPr>
      <w:numPr>
        <w:ilvl w:val="4"/>
        <w:numId w:val="2"/>
      </w:numPr>
      <w:spacing w:line="276" w:lineRule="auto"/>
      <w:ind w:left="851" w:hanging="851"/>
      <w:outlineLvl w:val="4"/>
    </w:pPr>
    <w:rPr>
      <w:color w:val="005190"/>
      <w:szCs w:val="1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AE08EF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08EF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08EF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08EF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s2">
    <w:name w:val="Headings 2"/>
    <w:basedOn w:val="Heading2"/>
    <w:next w:val="Normal"/>
    <w:link w:val="Headings2Char"/>
    <w:rsid w:val="007862CA"/>
    <w:pPr>
      <w:spacing w:before="0" w:after="301"/>
    </w:pPr>
    <w:rPr>
      <w:rFonts w:ascii="Myriad Pro" w:hAnsi="Myriad Pro"/>
      <w:i/>
      <w:iCs/>
      <w:color w:val="3155A2"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FD2EE5"/>
    <w:rPr>
      <w:rFonts w:ascii="Arial" w:hAnsi="Arial" w:cs="Arial"/>
      <w:color w:val="005190"/>
      <w:sz w:val="32"/>
      <w:szCs w:val="17"/>
      <w:lang w:eastAsia="en-GB"/>
    </w:rPr>
  </w:style>
  <w:style w:type="character" w:customStyle="1" w:styleId="Headings2Char">
    <w:name w:val="Headings 2 Char"/>
    <w:basedOn w:val="Heading2Char"/>
    <w:link w:val="Headings2"/>
    <w:rsid w:val="007862CA"/>
    <w:rPr>
      <w:rFonts w:ascii="Myriad Pro" w:hAnsi="Myriad Pro" w:cs="Arial"/>
      <w:i/>
      <w:iCs/>
      <w:color w:val="3155A2"/>
      <w:sz w:val="28"/>
      <w:szCs w:val="20"/>
      <w:lang w:eastAsia="en-GB"/>
    </w:rPr>
  </w:style>
  <w:style w:type="paragraph" w:customStyle="1" w:styleId="PilotManuHeading1">
    <w:name w:val="PilotManu Heading 1"/>
    <w:basedOn w:val="Normal"/>
    <w:next w:val="Normal"/>
    <w:link w:val="PilotManuHeading1Char"/>
    <w:autoRedefine/>
    <w:rsid w:val="007862CA"/>
    <w:rPr>
      <w:b/>
      <w:color w:val="3155A2"/>
      <w:sz w:val="32"/>
    </w:rPr>
  </w:style>
  <w:style w:type="character" w:customStyle="1" w:styleId="PilotManuHeading1Char">
    <w:name w:val="PilotManu Heading 1 Char"/>
    <w:basedOn w:val="DefaultParagraphFont"/>
    <w:link w:val="PilotManuHeading1"/>
    <w:rsid w:val="007862CA"/>
    <w:rPr>
      <w:rFonts w:ascii="Myriad Pro" w:eastAsia="Times New Roman" w:hAnsi="Myriad Pro" w:cs="Arial"/>
      <w:b/>
      <w:color w:val="3155A2"/>
      <w:sz w:val="32"/>
    </w:rPr>
  </w:style>
  <w:style w:type="paragraph" w:customStyle="1" w:styleId="PilotManuHeadings2">
    <w:name w:val="PilotManu Headings 2"/>
    <w:basedOn w:val="Heading2"/>
    <w:link w:val="PilotManuHeadings2Char"/>
    <w:autoRedefine/>
    <w:rsid w:val="007862CA"/>
    <w:pPr>
      <w:spacing w:before="0" w:after="301"/>
    </w:pPr>
    <w:rPr>
      <w:rFonts w:ascii="Myriad Pro" w:hAnsi="Myriad Pro"/>
      <w:iCs/>
      <w:color w:val="3155A2"/>
      <w:sz w:val="24"/>
      <w:szCs w:val="22"/>
    </w:rPr>
  </w:style>
  <w:style w:type="character" w:customStyle="1" w:styleId="PilotManuHeadings2Char">
    <w:name w:val="PilotManu Headings 2 Char"/>
    <w:basedOn w:val="Heading2Char"/>
    <w:link w:val="PilotManuHeadings2"/>
    <w:rsid w:val="007862CA"/>
    <w:rPr>
      <w:rFonts w:ascii="Myriad Pro" w:hAnsi="Myriad Pro" w:cs="Arial"/>
      <w:iCs/>
      <w:color w:val="3155A2"/>
      <w:sz w:val="24"/>
      <w:szCs w:val="17"/>
      <w:lang w:eastAsia="en-US"/>
    </w:rPr>
  </w:style>
  <w:style w:type="paragraph" w:customStyle="1" w:styleId="PilotManuHeadings3">
    <w:name w:val="PilotManu Headings 3"/>
    <w:basedOn w:val="Heading3"/>
    <w:next w:val="TOC2"/>
    <w:link w:val="PilotManuHeadings3Char"/>
    <w:autoRedefine/>
    <w:rsid w:val="007862CA"/>
    <w:pPr>
      <w:spacing w:before="0" w:after="301"/>
    </w:pPr>
    <w:rPr>
      <w:rFonts w:ascii="Myriad Pro" w:hAnsi="Myriad Pro"/>
      <w:color w:val="3155A2"/>
    </w:rPr>
  </w:style>
  <w:style w:type="character" w:customStyle="1" w:styleId="Heading3Char">
    <w:name w:val="Heading 3 Char"/>
    <w:basedOn w:val="DefaultParagraphFont"/>
    <w:link w:val="Heading3"/>
    <w:uiPriority w:val="9"/>
    <w:rsid w:val="00FD2EE5"/>
    <w:rPr>
      <w:rFonts w:ascii="Arial" w:hAnsi="Arial" w:cs="Arial"/>
      <w:color w:val="005190"/>
      <w:sz w:val="24"/>
      <w:szCs w:val="17"/>
      <w:lang w:eastAsia="en-GB"/>
    </w:rPr>
  </w:style>
  <w:style w:type="character" w:customStyle="1" w:styleId="PilotManuHeadings3Char">
    <w:name w:val="PilotManu Headings 3 Char"/>
    <w:basedOn w:val="Heading3Char"/>
    <w:link w:val="PilotManuHeadings3"/>
    <w:rsid w:val="007862CA"/>
    <w:rPr>
      <w:rFonts w:ascii="Myriad Pro" w:hAnsi="Myriad Pro" w:cs="Arial"/>
      <w:color w:val="3155A2"/>
      <w:sz w:val="20"/>
      <w:szCs w:val="20"/>
      <w:lang w:eastAsia="en-GB"/>
    </w:rPr>
  </w:style>
  <w:style w:type="paragraph" w:customStyle="1" w:styleId="PilotManuHeadings4">
    <w:name w:val="PilotManu Headings 4"/>
    <w:basedOn w:val="Heading4"/>
    <w:next w:val="PilotManuTableofContents4"/>
    <w:link w:val="PilotManuHeadings4Char"/>
    <w:autoRedefine/>
    <w:rsid w:val="007862CA"/>
    <w:pPr>
      <w:spacing w:before="0" w:after="301"/>
    </w:pPr>
    <w:rPr>
      <w:rFonts w:ascii="Myriad Pro" w:eastAsiaTheme="minorEastAsia" w:hAnsi="Myriad Pro"/>
      <w:color w:val="3155A2"/>
    </w:rPr>
  </w:style>
  <w:style w:type="character" w:customStyle="1" w:styleId="Heading4Char">
    <w:name w:val="Heading 4 Char"/>
    <w:basedOn w:val="DefaultParagraphFont"/>
    <w:link w:val="Heading4"/>
    <w:uiPriority w:val="9"/>
    <w:rsid w:val="00FD2EE5"/>
    <w:rPr>
      <w:rFonts w:ascii="Arial" w:hAnsi="Arial" w:cs="Arial"/>
      <w:color w:val="005190"/>
      <w:sz w:val="20"/>
      <w:szCs w:val="17"/>
      <w:lang w:eastAsia="en-GB"/>
    </w:rPr>
  </w:style>
  <w:style w:type="character" w:customStyle="1" w:styleId="PilotManuHeadings4Char">
    <w:name w:val="PilotManu Headings 4 Char"/>
    <w:basedOn w:val="Heading4Char"/>
    <w:link w:val="PilotManuHeadings4"/>
    <w:rsid w:val="007862CA"/>
    <w:rPr>
      <w:rFonts w:ascii="Myriad Pro" w:eastAsiaTheme="minorEastAsia" w:hAnsi="Myriad Pro" w:cs="Arial"/>
      <w:color w:val="3155A2"/>
      <w:sz w:val="20"/>
      <w:szCs w:val="20"/>
      <w:lang w:eastAsia="en-GB"/>
    </w:rPr>
  </w:style>
  <w:style w:type="paragraph" w:customStyle="1" w:styleId="PilotManuTableofContents1">
    <w:name w:val="PilotManu Table of Contents 1"/>
    <w:autoRedefine/>
    <w:rsid w:val="009021CA"/>
    <w:pPr>
      <w:spacing w:after="301" w:line="360" w:lineRule="auto"/>
    </w:pPr>
    <w:rPr>
      <w:rFonts w:ascii="Myriad Pro" w:hAnsi="Myriad Pro" w:cs="Arial"/>
      <w:b/>
      <w:color w:val="3155A2"/>
      <w:sz w:val="24"/>
      <w:szCs w:val="20"/>
      <w:lang w:eastAsia="en-GB"/>
    </w:rPr>
  </w:style>
  <w:style w:type="paragraph" w:styleId="TOC1">
    <w:name w:val="toc 1"/>
    <w:basedOn w:val="Normal"/>
    <w:next w:val="Normal"/>
    <w:link w:val="TOC1Char"/>
    <w:autoRedefine/>
    <w:uiPriority w:val="39"/>
    <w:unhideWhenUsed/>
    <w:qFormat/>
    <w:rsid w:val="002F34E8"/>
    <w:pPr>
      <w:tabs>
        <w:tab w:val="left" w:pos="567"/>
        <w:tab w:val="right" w:leader="dot" w:pos="9629"/>
      </w:tabs>
      <w:spacing w:line="276" w:lineRule="auto"/>
    </w:pPr>
    <w:rPr>
      <w:noProof/>
      <w:color w:val="005190"/>
      <w:sz w:val="24"/>
    </w:rPr>
  </w:style>
  <w:style w:type="paragraph" w:customStyle="1" w:styleId="PilotManuTableofContents2">
    <w:name w:val="PilotManu Table of Contents 2"/>
    <w:basedOn w:val="TOC2"/>
    <w:autoRedefine/>
    <w:rsid w:val="007862CA"/>
    <w:pPr>
      <w:spacing w:after="301"/>
    </w:pPr>
  </w:style>
  <w:style w:type="paragraph" w:styleId="TOC2">
    <w:name w:val="toc 2"/>
    <w:basedOn w:val="Normal"/>
    <w:next w:val="Normal"/>
    <w:link w:val="TOC2Char"/>
    <w:autoRedefine/>
    <w:uiPriority w:val="39"/>
    <w:unhideWhenUsed/>
    <w:rsid w:val="007277D5"/>
    <w:pPr>
      <w:tabs>
        <w:tab w:val="left" w:pos="1276"/>
        <w:tab w:val="right" w:leader="dot" w:pos="9629"/>
      </w:tabs>
      <w:spacing w:after="120" w:line="276" w:lineRule="auto"/>
      <w:ind w:left="567"/>
    </w:pPr>
    <w:rPr>
      <w:noProof/>
    </w:rPr>
  </w:style>
  <w:style w:type="paragraph" w:customStyle="1" w:styleId="PilotManuTableofContents3">
    <w:name w:val="PilotManu Table of Contents 3"/>
    <w:autoRedefine/>
    <w:rsid w:val="009021CA"/>
    <w:pPr>
      <w:spacing w:after="0" w:line="360" w:lineRule="auto"/>
    </w:pPr>
    <w:rPr>
      <w:rFonts w:ascii="Myriad Pro" w:hAnsi="Myriad Pro" w:cs="Arial"/>
      <w:color w:val="000000"/>
      <w:sz w:val="20"/>
      <w:szCs w:val="20"/>
      <w:lang w:eastAsia="en-GB"/>
    </w:rPr>
  </w:style>
  <w:style w:type="paragraph" w:styleId="TOC3">
    <w:name w:val="toc 3"/>
    <w:basedOn w:val="Normal"/>
    <w:next w:val="Normal"/>
    <w:link w:val="TOC3Char"/>
    <w:autoRedefine/>
    <w:uiPriority w:val="39"/>
    <w:unhideWhenUsed/>
    <w:rsid w:val="007277D5"/>
    <w:pPr>
      <w:tabs>
        <w:tab w:val="left" w:pos="1418"/>
        <w:tab w:val="right" w:leader="dot" w:pos="9629"/>
      </w:tabs>
      <w:spacing w:after="120" w:line="276" w:lineRule="auto"/>
      <w:ind w:left="709"/>
    </w:pPr>
    <w:rPr>
      <w:noProof/>
    </w:rPr>
  </w:style>
  <w:style w:type="paragraph" w:customStyle="1" w:styleId="PilotManuTableofContents4">
    <w:name w:val="PilotManu Table of Contents 4"/>
    <w:autoRedefine/>
    <w:rsid w:val="009021CA"/>
    <w:pPr>
      <w:spacing w:after="0" w:line="360" w:lineRule="auto"/>
    </w:pPr>
    <w:rPr>
      <w:rFonts w:ascii="Myriad Pro" w:hAnsi="Myriad Pro" w:cs="Arial"/>
      <w:color w:val="000000"/>
      <w:sz w:val="20"/>
      <w:szCs w:val="20"/>
      <w:lang w:eastAsia="en-GB"/>
    </w:rPr>
  </w:style>
  <w:style w:type="paragraph" w:styleId="TOC4">
    <w:name w:val="toc 4"/>
    <w:basedOn w:val="Normal"/>
    <w:next w:val="Normal"/>
    <w:link w:val="TOC4Char"/>
    <w:autoRedefine/>
    <w:uiPriority w:val="39"/>
    <w:semiHidden/>
    <w:unhideWhenUsed/>
    <w:qFormat/>
    <w:rsid w:val="00680BCC"/>
    <w:pPr>
      <w:spacing w:after="0"/>
      <w:ind w:left="601"/>
    </w:pPr>
  </w:style>
  <w:style w:type="paragraph" w:customStyle="1" w:styleId="PilotManuTableofContentsHeading">
    <w:name w:val="PilotManu Table of Contents Heading"/>
    <w:basedOn w:val="TOCHeading"/>
    <w:next w:val="Normal"/>
    <w:autoRedefine/>
    <w:rsid w:val="005E0D9C"/>
    <w:pPr>
      <w:spacing w:before="0" w:after="301"/>
    </w:pPr>
    <w:rPr>
      <w:rFonts w:ascii="Myriad Pro" w:hAnsi="Myriad Pro"/>
      <w:color w:val="3155A2"/>
      <w:sz w:val="3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D2EE5"/>
    <w:rPr>
      <w:rFonts w:ascii="Arial" w:hAnsi="Arial" w:cs="Arial"/>
      <w:color w:val="005190"/>
      <w:sz w:val="40"/>
      <w:szCs w:val="17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E0D9C"/>
    <w:pPr>
      <w:outlineLvl w:val="9"/>
    </w:pPr>
  </w:style>
  <w:style w:type="paragraph" w:customStyle="1" w:styleId="PilotManuHeadings1">
    <w:name w:val="PilotManu Headings 1"/>
    <w:basedOn w:val="Heading1"/>
    <w:next w:val="Normal"/>
    <w:link w:val="PilotManuHeadings1Char"/>
    <w:autoRedefine/>
    <w:rsid w:val="009021CA"/>
    <w:pPr>
      <w:spacing w:before="240" w:after="60"/>
    </w:pPr>
    <w:rPr>
      <w:rFonts w:ascii="Myriad Pro" w:hAnsi="Myriad Pro"/>
      <w:color w:val="3155A2"/>
      <w:kern w:val="32"/>
      <w:sz w:val="32"/>
      <w:szCs w:val="32"/>
    </w:rPr>
  </w:style>
  <w:style w:type="character" w:customStyle="1" w:styleId="PilotManuHeadings1Char">
    <w:name w:val="PilotManu Headings 1 Char"/>
    <w:basedOn w:val="DefaultParagraphFont"/>
    <w:link w:val="PilotManuHeadings1"/>
    <w:rsid w:val="009021CA"/>
    <w:rPr>
      <w:rFonts w:ascii="Myriad Pro" w:eastAsiaTheme="majorEastAsia" w:hAnsi="Myriad Pro" w:cstheme="majorBidi"/>
      <w:b/>
      <w:bCs/>
      <w:color w:val="3155A2"/>
      <w:kern w:val="32"/>
      <w:sz w:val="32"/>
      <w:szCs w:val="32"/>
      <w:lang w:eastAsia="en-GB"/>
    </w:rPr>
  </w:style>
  <w:style w:type="character" w:customStyle="1" w:styleId="TOC1Char">
    <w:name w:val="TOC 1 Char"/>
    <w:basedOn w:val="DefaultParagraphFont"/>
    <w:link w:val="TOC1"/>
    <w:uiPriority w:val="39"/>
    <w:rsid w:val="002F34E8"/>
    <w:rPr>
      <w:rFonts w:ascii="Open Sans" w:hAnsi="Open Sans" w:cs="Open Sans"/>
      <w:noProof/>
      <w:color w:val="005190"/>
      <w:sz w:val="24"/>
      <w:szCs w:val="17"/>
      <w:lang w:eastAsia="en-GB"/>
    </w:rPr>
  </w:style>
  <w:style w:type="character" w:customStyle="1" w:styleId="TOC2Char">
    <w:name w:val="TOC 2 Char"/>
    <w:basedOn w:val="DefaultParagraphFont"/>
    <w:link w:val="TOC2"/>
    <w:uiPriority w:val="39"/>
    <w:rsid w:val="007277D5"/>
    <w:rPr>
      <w:rFonts w:ascii="Arial" w:hAnsi="Arial" w:cs="Arial"/>
      <w:noProof/>
      <w:color w:val="262626" w:themeColor="text1" w:themeTint="D9"/>
      <w:sz w:val="18"/>
      <w:szCs w:val="17"/>
      <w:lang w:eastAsia="en-GB"/>
    </w:rPr>
  </w:style>
  <w:style w:type="character" w:customStyle="1" w:styleId="TOC3Char">
    <w:name w:val="TOC 3 Char"/>
    <w:basedOn w:val="DefaultParagraphFont"/>
    <w:link w:val="TOC3"/>
    <w:uiPriority w:val="39"/>
    <w:rsid w:val="007277D5"/>
    <w:rPr>
      <w:rFonts w:ascii="Arial" w:hAnsi="Arial" w:cs="Arial"/>
      <w:noProof/>
      <w:color w:val="262626" w:themeColor="text1" w:themeTint="D9"/>
      <w:sz w:val="18"/>
      <w:szCs w:val="17"/>
      <w:lang w:eastAsia="en-GB"/>
    </w:rPr>
  </w:style>
  <w:style w:type="character" w:customStyle="1" w:styleId="TOC4Char">
    <w:name w:val="TOC 4 Char"/>
    <w:basedOn w:val="DefaultParagraphFont"/>
    <w:link w:val="TOC4"/>
    <w:uiPriority w:val="39"/>
    <w:semiHidden/>
    <w:rsid w:val="00680BCC"/>
    <w:rPr>
      <w:rFonts w:ascii="Arial" w:hAnsi="Arial" w:cs="Arial"/>
      <w:color w:val="262626" w:themeColor="text1" w:themeTint="D9"/>
      <w:sz w:val="16"/>
      <w:szCs w:val="17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2E176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176C"/>
    <w:rPr>
      <w:rFonts w:ascii="Myriad Pro" w:hAnsi="Myriad Pro" w:cs="Arial"/>
      <w:color w:val="000000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2E176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176C"/>
    <w:rPr>
      <w:rFonts w:ascii="Myriad Pro" w:hAnsi="Myriad Pro" w:cs="Arial"/>
      <w:color w:val="00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176C"/>
    <w:pPr>
      <w:spacing w:after="0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76C"/>
    <w:rPr>
      <w:rFonts w:ascii="Tahoma" w:hAnsi="Tahoma" w:cs="Tahoma"/>
      <w:color w:val="000000"/>
      <w:sz w:val="16"/>
      <w:szCs w:val="16"/>
      <w:lang w:eastAsia="en-GB"/>
    </w:rPr>
  </w:style>
  <w:style w:type="paragraph" w:styleId="NoSpacing">
    <w:name w:val="No Spacing"/>
    <w:basedOn w:val="Normal"/>
    <w:uiPriority w:val="1"/>
    <w:rsid w:val="000053AE"/>
    <w:pPr>
      <w:spacing w:after="0"/>
    </w:pPr>
  </w:style>
  <w:style w:type="paragraph" w:customStyle="1" w:styleId="BasicParagraph">
    <w:name w:val="[Basic Paragraph]"/>
    <w:basedOn w:val="Normal"/>
    <w:uiPriority w:val="99"/>
    <w:rsid w:val="00824802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BA066F"/>
    <w:pPr>
      <w:spacing w:before="100" w:beforeAutospacing="1" w:after="100" w:afterAutospacing="1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IntroductoryParagraph">
    <w:name w:val="Introductory Paragraph"/>
    <w:basedOn w:val="Normal"/>
    <w:next w:val="Normal"/>
    <w:link w:val="IntroductoryParagraphChar"/>
    <w:rsid w:val="008F6283"/>
    <w:rPr>
      <w:color w:val="005190"/>
      <w:sz w:val="20"/>
    </w:rPr>
  </w:style>
  <w:style w:type="paragraph" w:customStyle="1" w:styleId="DocumentCoverTitle">
    <w:name w:val="Document Cover Title"/>
    <w:basedOn w:val="Normal"/>
    <w:link w:val="DocumentCoverTitleChar"/>
    <w:rsid w:val="00B54741"/>
    <w:pPr>
      <w:spacing w:line="276" w:lineRule="auto"/>
    </w:pPr>
    <w:rPr>
      <w:color w:val="005190"/>
      <w:sz w:val="56"/>
    </w:rPr>
  </w:style>
  <w:style w:type="character" w:customStyle="1" w:styleId="IntroductoryParagraphChar">
    <w:name w:val="Introductory Paragraph Char"/>
    <w:basedOn w:val="DefaultParagraphFont"/>
    <w:link w:val="IntroductoryParagraph"/>
    <w:rsid w:val="008F6283"/>
    <w:rPr>
      <w:rFonts w:ascii="Arial" w:hAnsi="Arial" w:cs="Arial"/>
      <w:color w:val="005190"/>
      <w:sz w:val="20"/>
      <w:szCs w:val="17"/>
      <w:lang w:eastAsia="en-GB"/>
    </w:rPr>
  </w:style>
  <w:style w:type="paragraph" w:customStyle="1" w:styleId="DocumentCoverDate">
    <w:name w:val="Document Cover Date"/>
    <w:basedOn w:val="Normal"/>
    <w:link w:val="DocumentCoverDateChar"/>
    <w:rsid w:val="00490326"/>
    <w:rPr>
      <w:b/>
      <w:sz w:val="28"/>
    </w:rPr>
  </w:style>
  <w:style w:type="character" w:customStyle="1" w:styleId="DocumentCoverTitleChar">
    <w:name w:val="Document Cover Title Char"/>
    <w:basedOn w:val="DefaultParagraphFont"/>
    <w:link w:val="DocumentCoverTitle"/>
    <w:rsid w:val="00B54741"/>
    <w:rPr>
      <w:rFonts w:ascii="Arial" w:hAnsi="Arial" w:cs="Arial"/>
      <w:color w:val="005190"/>
      <w:sz w:val="56"/>
      <w:szCs w:val="17"/>
      <w:lang w:eastAsia="en-GB"/>
    </w:rPr>
  </w:style>
  <w:style w:type="paragraph" w:styleId="ListParagraph">
    <w:name w:val="List Paragraph"/>
    <w:basedOn w:val="Normal"/>
    <w:uiPriority w:val="34"/>
    <w:qFormat/>
    <w:rsid w:val="001F249E"/>
    <w:pPr>
      <w:numPr>
        <w:numId w:val="1"/>
      </w:numPr>
      <w:spacing w:before="120" w:after="120"/>
      <w:ind w:left="426" w:hanging="284"/>
    </w:pPr>
  </w:style>
  <w:style w:type="character" w:customStyle="1" w:styleId="DocumentCoverDateChar">
    <w:name w:val="Document Cover Date Char"/>
    <w:basedOn w:val="DefaultParagraphFont"/>
    <w:link w:val="DocumentCoverDate"/>
    <w:rsid w:val="00490326"/>
    <w:rPr>
      <w:rFonts w:ascii="Arial" w:hAnsi="Arial" w:cs="Arial"/>
      <w:b/>
      <w:color w:val="262626" w:themeColor="text1" w:themeTint="D9"/>
      <w:sz w:val="28"/>
      <w:szCs w:val="17"/>
      <w:lang w:eastAsia="en-GB"/>
    </w:rPr>
  </w:style>
  <w:style w:type="paragraph" w:styleId="Quote">
    <w:name w:val="Quote"/>
    <w:basedOn w:val="Normal"/>
    <w:next w:val="Normal"/>
    <w:link w:val="QuoteChar"/>
    <w:uiPriority w:val="29"/>
    <w:rsid w:val="000053AE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0053AE"/>
    <w:rPr>
      <w:rFonts w:ascii="Arial" w:hAnsi="Arial" w:cs="Arial"/>
      <w:i/>
      <w:color w:val="262626" w:themeColor="text1" w:themeTint="D9"/>
      <w:sz w:val="16"/>
      <w:szCs w:val="17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FD2EE5"/>
    <w:rPr>
      <w:rFonts w:ascii="Arial" w:hAnsi="Arial" w:cs="Arial"/>
      <w:color w:val="005190"/>
      <w:sz w:val="18"/>
      <w:szCs w:val="18"/>
      <w:lang w:eastAsia="en-GB"/>
    </w:rPr>
  </w:style>
  <w:style w:type="character" w:styleId="Hyperlink">
    <w:name w:val="Hyperlink"/>
    <w:basedOn w:val="DefaultParagraphFont"/>
    <w:uiPriority w:val="99"/>
    <w:unhideWhenUsed/>
    <w:rsid w:val="000053AE"/>
    <w:rPr>
      <w:color w:val="0000FF" w:themeColor="hyperlink"/>
      <w:u w:val="single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80BCC"/>
    <w:pPr>
      <w:spacing w:after="0"/>
      <w:ind w:left="641"/>
    </w:pPr>
  </w:style>
  <w:style w:type="paragraph" w:customStyle="1" w:styleId="TOCTitle">
    <w:name w:val="TOC Title"/>
    <w:basedOn w:val="Normal"/>
    <w:next w:val="Normal"/>
    <w:link w:val="TOCTitleChar"/>
    <w:rsid w:val="000B2A87"/>
    <w:pPr>
      <w:spacing w:before="1440" w:after="720" w:line="276" w:lineRule="auto"/>
    </w:pPr>
    <w:rPr>
      <w:color w:val="005190"/>
      <w:sz w:val="40"/>
      <w:szCs w:val="40"/>
    </w:rPr>
  </w:style>
  <w:style w:type="character" w:customStyle="1" w:styleId="TOCTitleChar">
    <w:name w:val="TOC Title Char"/>
    <w:basedOn w:val="DefaultParagraphFont"/>
    <w:link w:val="TOCTitle"/>
    <w:rsid w:val="000B2A87"/>
    <w:rPr>
      <w:rFonts w:ascii="Arial" w:hAnsi="Arial" w:cs="Arial"/>
      <w:color w:val="005190"/>
      <w:sz w:val="40"/>
      <w:szCs w:val="40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770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0B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70B6"/>
    <w:rPr>
      <w:rFonts w:ascii="Arial" w:hAnsi="Arial" w:cs="Arial"/>
      <w:color w:val="262626" w:themeColor="text1" w:themeTint="D9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70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70B6"/>
    <w:rPr>
      <w:rFonts w:ascii="Arial" w:hAnsi="Arial" w:cs="Arial"/>
      <w:b/>
      <w:bCs/>
      <w:color w:val="262626" w:themeColor="text1" w:themeTint="D9"/>
      <w:sz w:val="20"/>
      <w:szCs w:val="20"/>
      <w:lang w:eastAsia="en-GB"/>
    </w:rPr>
  </w:style>
  <w:style w:type="table" w:styleId="TableGrid">
    <w:name w:val="Table Grid"/>
    <w:basedOn w:val="TableNormal"/>
    <w:uiPriority w:val="59"/>
    <w:rsid w:val="009F7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"/>
    <w:semiHidden/>
    <w:rsid w:val="00AE08E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17"/>
      <w:lang w:eastAsia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08EF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7"/>
      <w:lang w:eastAsia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08E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08E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GB"/>
    </w:rPr>
  </w:style>
  <w:style w:type="paragraph" w:customStyle="1" w:styleId="Ref-Lvl1">
    <w:name w:val="Ref-Lvl 1"/>
    <w:basedOn w:val="Heading1"/>
    <w:link w:val="Ref-Lvl1Char"/>
    <w:qFormat/>
    <w:rsid w:val="00074396"/>
    <w:pPr>
      <w:numPr>
        <w:numId w:val="3"/>
      </w:numPr>
      <w:tabs>
        <w:tab w:val="clear" w:pos="851"/>
      </w:tabs>
      <w:spacing w:before="480" w:after="210" w:line="360" w:lineRule="auto"/>
    </w:pPr>
    <w:rPr>
      <w:sz w:val="32"/>
    </w:rPr>
  </w:style>
  <w:style w:type="paragraph" w:customStyle="1" w:styleId="Ref-Lvl2">
    <w:name w:val="Ref-Lvl 2"/>
    <w:basedOn w:val="Normal"/>
    <w:link w:val="Ref-Lvl2Char"/>
    <w:qFormat/>
    <w:rsid w:val="000E15EA"/>
    <w:pPr>
      <w:numPr>
        <w:ilvl w:val="1"/>
        <w:numId w:val="3"/>
      </w:numPr>
      <w:tabs>
        <w:tab w:val="left" w:pos="851"/>
      </w:tabs>
    </w:pPr>
  </w:style>
  <w:style w:type="character" w:customStyle="1" w:styleId="Ref-Lvl1Char">
    <w:name w:val="Ref-Lvl 1 Char"/>
    <w:basedOn w:val="Heading1Char"/>
    <w:link w:val="Ref-Lvl1"/>
    <w:rsid w:val="00074396"/>
    <w:rPr>
      <w:rFonts w:ascii="Open Sans" w:hAnsi="Open Sans" w:cs="Open Sans"/>
      <w:color w:val="005190"/>
      <w:sz w:val="32"/>
      <w:szCs w:val="17"/>
      <w:lang w:eastAsia="en-GB"/>
    </w:rPr>
  </w:style>
  <w:style w:type="paragraph" w:customStyle="1" w:styleId="Ref-Lvl3">
    <w:name w:val="Ref-Lvl 3"/>
    <w:basedOn w:val="Normal"/>
    <w:link w:val="Ref-Lvl3Char"/>
    <w:qFormat/>
    <w:rsid w:val="00E21C61"/>
    <w:pPr>
      <w:numPr>
        <w:ilvl w:val="2"/>
        <w:numId w:val="3"/>
      </w:numPr>
    </w:pPr>
  </w:style>
  <w:style w:type="character" w:customStyle="1" w:styleId="Ref-Lvl2Char">
    <w:name w:val="Ref-Lvl 2 Char"/>
    <w:basedOn w:val="DefaultParagraphFont"/>
    <w:link w:val="Ref-Lvl2"/>
    <w:rsid w:val="000E15EA"/>
    <w:rPr>
      <w:rFonts w:ascii="Arial" w:hAnsi="Arial" w:cs="Arial"/>
      <w:color w:val="262626" w:themeColor="text1" w:themeTint="D9"/>
      <w:sz w:val="19"/>
      <w:szCs w:val="17"/>
      <w:lang w:eastAsia="en-GB"/>
    </w:rPr>
  </w:style>
  <w:style w:type="paragraph" w:customStyle="1" w:styleId="Ref-Lvl4">
    <w:name w:val="Ref-Lvl 4"/>
    <w:basedOn w:val="Normal"/>
    <w:link w:val="Ref-Lvl4Char"/>
    <w:qFormat/>
    <w:rsid w:val="000B2A87"/>
    <w:pPr>
      <w:numPr>
        <w:ilvl w:val="3"/>
        <w:numId w:val="3"/>
      </w:numPr>
      <w:tabs>
        <w:tab w:val="left" w:pos="2410"/>
      </w:tabs>
    </w:pPr>
  </w:style>
  <w:style w:type="character" w:customStyle="1" w:styleId="Ref-Lvl3Char">
    <w:name w:val="Ref-Lvl 3 Char"/>
    <w:basedOn w:val="DefaultParagraphFont"/>
    <w:link w:val="Ref-Lvl3"/>
    <w:rsid w:val="00E21C61"/>
    <w:rPr>
      <w:rFonts w:ascii="Open Sans" w:hAnsi="Open Sans" w:cs="Open Sans"/>
      <w:color w:val="262626" w:themeColor="text1" w:themeTint="D9"/>
      <w:sz w:val="19"/>
      <w:szCs w:val="17"/>
      <w:lang w:eastAsia="en-GB"/>
    </w:rPr>
  </w:style>
  <w:style w:type="character" w:customStyle="1" w:styleId="Ref-Lvl4Char">
    <w:name w:val="Ref-Lvl 4 Char"/>
    <w:basedOn w:val="DefaultParagraphFont"/>
    <w:link w:val="Ref-Lvl4"/>
    <w:rsid w:val="000B2A87"/>
    <w:rPr>
      <w:rFonts w:ascii="Arial" w:hAnsi="Arial" w:cs="Arial"/>
      <w:color w:val="262626" w:themeColor="text1" w:themeTint="D9"/>
      <w:sz w:val="18"/>
      <w:szCs w:val="17"/>
      <w:lang w:eastAsia="en-GB"/>
    </w:rPr>
  </w:style>
  <w:style w:type="paragraph" w:customStyle="1" w:styleId="RefLvl3text">
    <w:name w:val="Ref Lvl3 text"/>
    <w:basedOn w:val="Normal"/>
    <w:link w:val="RefLvl3textChar"/>
    <w:qFormat/>
    <w:rsid w:val="00E21C61"/>
    <w:pPr>
      <w:ind w:left="567"/>
    </w:pPr>
  </w:style>
  <w:style w:type="paragraph" w:customStyle="1" w:styleId="RefLvl4text">
    <w:name w:val="Ref Lvl4 text"/>
    <w:basedOn w:val="RefLvl3text"/>
    <w:link w:val="RefLvl4textChar"/>
    <w:qFormat/>
    <w:rsid w:val="00074396"/>
    <w:pPr>
      <w:ind w:left="1418"/>
    </w:pPr>
  </w:style>
  <w:style w:type="character" w:customStyle="1" w:styleId="RefLvl3textChar">
    <w:name w:val="Ref Lvl3 text Char"/>
    <w:basedOn w:val="DefaultParagraphFont"/>
    <w:link w:val="RefLvl3text"/>
    <w:rsid w:val="00E21C61"/>
    <w:rPr>
      <w:rFonts w:ascii="Open Sans" w:hAnsi="Open Sans" w:cs="Open Sans"/>
      <w:color w:val="262626" w:themeColor="text1" w:themeTint="D9"/>
      <w:sz w:val="19"/>
      <w:szCs w:val="17"/>
      <w:lang w:eastAsia="en-GB"/>
    </w:rPr>
  </w:style>
  <w:style w:type="table" w:customStyle="1" w:styleId="TableGrid1">
    <w:name w:val="Table Grid1"/>
    <w:basedOn w:val="TableNormal"/>
    <w:next w:val="TableGrid"/>
    <w:uiPriority w:val="59"/>
    <w:rsid w:val="000743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Lvl4textChar">
    <w:name w:val="Ref Lvl4 text Char"/>
    <w:basedOn w:val="RefLvl3textChar"/>
    <w:link w:val="RefLvl4text"/>
    <w:rsid w:val="00074396"/>
    <w:rPr>
      <w:rFonts w:ascii="Open Sans" w:hAnsi="Open Sans" w:cs="Open Sans"/>
      <w:color w:val="262626" w:themeColor="text1" w:themeTint="D9"/>
      <w:sz w:val="19"/>
      <w:szCs w:val="17"/>
      <w:lang w:eastAsia="en-GB"/>
    </w:rPr>
  </w:style>
  <w:style w:type="table" w:customStyle="1" w:styleId="TableGrid2">
    <w:name w:val="Table Grid2"/>
    <w:basedOn w:val="TableNormal"/>
    <w:next w:val="TableGrid"/>
    <w:uiPriority w:val="59"/>
    <w:rsid w:val="00D64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0AAE"/>
    <w:rPr>
      <w:color w:val="605E5C"/>
      <w:shd w:val="clear" w:color="auto" w:fill="E1DFDD"/>
    </w:rPr>
  </w:style>
  <w:style w:type="table" w:customStyle="1" w:styleId="TableGrid3">
    <w:name w:val="Table Grid3"/>
    <w:basedOn w:val="TableNormal"/>
    <w:next w:val="TableGrid"/>
    <w:rsid w:val="00EE2AB6"/>
    <w:pPr>
      <w:spacing w:after="0" w:line="240" w:lineRule="auto"/>
    </w:pPr>
    <w:rPr>
      <w:rFonts w:ascii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B4DD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mailto:XXXX.XXXXX@uk-cpi.com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ouise.donaghy\AppData\Local\Packages\Microsoft.MicrosoftEdge_8wekyb3d8bbwe\TempState\Downloads\ED1503CE-41CD-4914-811D-3D807D4043FD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317195-C6E1-4B67-A62E-4E6797ABBCD0}"/>
      </w:docPartPr>
      <w:docPartBody>
        <w:p w:rsidR="00FE7EB4" w:rsidRDefault="00000000">
          <w:r w:rsidRPr="000D233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9B60C7285A144BB94DCA22576693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08EC0D-AEE3-4DE2-A120-8B7C244D802F}"/>
      </w:docPartPr>
      <w:docPartBody>
        <w:p w:rsidR="00FE7EB4" w:rsidRDefault="00000000" w:rsidP="00FE7EB4">
          <w:pPr>
            <w:pStyle w:val="F9B60C7285A144BB94DCA22576693D4E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57F7EBF62188421C85B898B3361DF6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EBC7FE-98EC-4169-8A6B-8B38B11B6EB4}"/>
      </w:docPartPr>
      <w:docPartBody>
        <w:p w:rsidR="00FE7EB4" w:rsidRDefault="00000000" w:rsidP="00FE7EB4">
          <w:pPr>
            <w:pStyle w:val="57F7EBF62188421C85B898B3361DF6DE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FA784B1C8FD34D36AF330A04C5AA17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53370F-FCFE-4B5C-B048-D0FAC13A4384}"/>
      </w:docPartPr>
      <w:docPartBody>
        <w:p w:rsidR="00FE7EB4" w:rsidRDefault="00000000" w:rsidP="00FE7EB4">
          <w:pPr>
            <w:pStyle w:val="FA784B1C8FD34D36AF330A04C5AA176F"/>
          </w:pPr>
          <w:r w:rsidRPr="00213BF6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664605BDED3243E89A6F0CA6591A23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3BD8CA-C39D-4542-BC85-D69565036D8A}"/>
      </w:docPartPr>
      <w:docPartBody>
        <w:p w:rsidR="00FE7EB4" w:rsidRDefault="00000000" w:rsidP="00FE7EB4">
          <w:pPr>
            <w:pStyle w:val="664605BDED3243E89A6F0CA6591A23F8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88B39C434F27427B8E5E431283E5BB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28E1DE-4383-4184-91FF-72257AD754E3}"/>
      </w:docPartPr>
      <w:docPartBody>
        <w:p w:rsidR="00FE7EB4" w:rsidRDefault="00000000" w:rsidP="00FE7EB4">
          <w:pPr>
            <w:pStyle w:val="88B39C434F27427B8E5E431283E5BBC1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DD8A46AECBA94317BCC1F7C304E03F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D257CD-18C6-47D1-997B-C87AAA9C32AD}"/>
      </w:docPartPr>
      <w:docPartBody>
        <w:p w:rsidR="00FE7EB4" w:rsidRDefault="00000000" w:rsidP="00FE7EB4">
          <w:pPr>
            <w:pStyle w:val="DD8A46AECBA94317BCC1F7C304E03F58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1CB16A6DBC2B419A9C626B9306F783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D05F27-4043-4D98-9868-30DD1CA43ABE}"/>
      </w:docPartPr>
      <w:docPartBody>
        <w:p w:rsidR="00FE7EB4" w:rsidRDefault="00000000" w:rsidP="00FE7EB4">
          <w:pPr>
            <w:pStyle w:val="1CB16A6DBC2B419A9C626B9306F783B2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4CEF8B4B3CDF4827A249074153DB08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C27498-C217-425E-A870-A95C34B3EA0E}"/>
      </w:docPartPr>
      <w:docPartBody>
        <w:p w:rsidR="00FE7EB4" w:rsidRDefault="00000000" w:rsidP="00FE7EB4">
          <w:pPr>
            <w:pStyle w:val="4CEF8B4B3CDF4827A249074153DB08FF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49DDF66D83C2479B8A8A59284E0925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D82779-5325-437A-82F5-D0DBC701E704}"/>
      </w:docPartPr>
      <w:docPartBody>
        <w:p w:rsidR="00FE7EB4" w:rsidRDefault="00000000" w:rsidP="00FE7EB4">
          <w:pPr>
            <w:pStyle w:val="49DDF66D83C2479B8A8A59284E09258D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E8AB9AF3C5334422950804358731D8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77F34-B937-4F41-8D7C-BD3FDBB5DF0D}"/>
      </w:docPartPr>
      <w:docPartBody>
        <w:p w:rsidR="00FE7EB4" w:rsidRDefault="00000000" w:rsidP="00FE7EB4">
          <w:pPr>
            <w:pStyle w:val="E8AB9AF3C5334422950804358731D89A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6DCF4F9011C4433B9B158CA635AB04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F43165-39E4-4EBC-9E79-011AF167CBEF}"/>
      </w:docPartPr>
      <w:docPartBody>
        <w:p w:rsidR="00FE7EB4" w:rsidRDefault="00000000" w:rsidP="00FE7EB4">
          <w:pPr>
            <w:pStyle w:val="6DCF4F9011C4433B9B158CA635AB048E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8613FA1BF7914B74BABEF71E0A19EA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95CF35-9C0C-489D-A6E7-B5410CA44D16}"/>
      </w:docPartPr>
      <w:docPartBody>
        <w:p w:rsidR="00FE7EB4" w:rsidRDefault="00000000" w:rsidP="00FE7EB4">
          <w:pPr>
            <w:pStyle w:val="8613FA1BF7914B74BABEF71E0A19EA74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D621A62BC81C4134A3469AA256A333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722CA7-F9AF-4548-8456-1C2D31D1BF03}"/>
      </w:docPartPr>
      <w:docPartBody>
        <w:p w:rsidR="00FE7EB4" w:rsidRDefault="00000000" w:rsidP="00FE7EB4">
          <w:pPr>
            <w:pStyle w:val="D621A62BC81C4134A3469AA256A33341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B58C272361CD41A7B8B317F6A6C2FE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42F08A-0E7A-4006-A8DF-9915DAB51009}"/>
      </w:docPartPr>
      <w:docPartBody>
        <w:p w:rsidR="00FE7EB4" w:rsidRDefault="00000000" w:rsidP="00FE7EB4">
          <w:pPr>
            <w:pStyle w:val="B58C272361CD41A7B8B317F6A6C2FECA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8EEC5C890648470E885D122369CA18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ECBF89-616B-44BF-9D0C-58A87873B8FF}"/>
      </w:docPartPr>
      <w:docPartBody>
        <w:p w:rsidR="00FE7EB4" w:rsidRDefault="00000000" w:rsidP="00FE7EB4">
          <w:pPr>
            <w:pStyle w:val="8EEC5C890648470E885D122369CA1834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E7E8C024D3CC4ABE81CCAE47D7A959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368619-550E-450D-8A7B-02672E62EA51}"/>
      </w:docPartPr>
      <w:docPartBody>
        <w:p w:rsidR="00FE7EB4" w:rsidRDefault="00000000" w:rsidP="00FE7EB4">
          <w:pPr>
            <w:pStyle w:val="E7E8C024D3CC4ABE81CCAE47D7A95901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FABE7E5338C642BB9D329DBCF7F831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BBD22B-6632-4A6A-AAF5-38CB8AEA10C2}"/>
      </w:docPartPr>
      <w:docPartBody>
        <w:p w:rsidR="00FE7EB4" w:rsidRDefault="00000000" w:rsidP="00FE7EB4">
          <w:pPr>
            <w:pStyle w:val="FABE7E5338C642BB9D329DBCF7F831E4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EAB69D334D1D4A64B7758607876F15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A94364-80CC-4676-8981-4166EB88EAB1}"/>
      </w:docPartPr>
      <w:docPartBody>
        <w:p w:rsidR="00FE7EB4" w:rsidRDefault="00000000" w:rsidP="00FE7EB4">
          <w:pPr>
            <w:pStyle w:val="EAB69D334D1D4A64B7758607876F153C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0EF18652D6864ED0B387CB4ED63B4E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B962F-F366-4A60-9E34-BED1EB938108}"/>
      </w:docPartPr>
      <w:docPartBody>
        <w:p w:rsidR="00FE7EB4" w:rsidRDefault="00000000" w:rsidP="00FE7EB4">
          <w:pPr>
            <w:pStyle w:val="0EF18652D6864ED0B387CB4ED63B4E2E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C8EFAFE478594367A038604A9DC4A2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EDB058-5C2E-4ECA-BC18-BD83E1475B89}"/>
      </w:docPartPr>
      <w:docPartBody>
        <w:p w:rsidR="00FE7EB4" w:rsidRDefault="00000000" w:rsidP="00FE7EB4">
          <w:pPr>
            <w:pStyle w:val="C8EFAFE478594367A038604A9DC4A261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8ED45298B6EA4595AF9D3EE2A11AA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D9E627-7370-474C-B465-B0AAA68037C2}"/>
      </w:docPartPr>
      <w:docPartBody>
        <w:p w:rsidR="00FE7EB4" w:rsidRDefault="00000000" w:rsidP="00FE7EB4">
          <w:pPr>
            <w:pStyle w:val="8ED45298B6EA4595AF9D3EE2A11AAB39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03A5C30E2D984E84BDB59FDA59884D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E2C3AB-2A4E-452E-9FF6-09EB820ECC28}"/>
      </w:docPartPr>
      <w:docPartBody>
        <w:p w:rsidR="00FE7EB4" w:rsidRDefault="00000000" w:rsidP="00FE7EB4">
          <w:pPr>
            <w:pStyle w:val="03A5C30E2D984E84BDB59FDA59884DF4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346B0E73CB214EF5B33428A873E441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64C37F-EB11-4B1E-9F92-9EE5166724F5}"/>
      </w:docPartPr>
      <w:docPartBody>
        <w:p w:rsidR="00FE7EB4" w:rsidRDefault="00000000" w:rsidP="00FE7EB4">
          <w:pPr>
            <w:pStyle w:val="346B0E73CB214EF5B33428A873E4415E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99A6505DE008427E9A65F742362C5E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F7EEBB-982C-4C8D-9735-BFA5DF2F5772}"/>
      </w:docPartPr>
      <w:docPartBody>
        <w:p w:rsidR="00FE7EB4" w:rsidRDefault="00000000" w:rsidP="00FE7EB4">
          <w:pPr>
            <w:pStyle w:val="99A6505DE008427E9A65F742362C5E65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8468094866C04FD2BC205FC893730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0982EC-DA67-4E40-9CAB-864EEFE259E4}"/>
      </w:docPartPr>
      <w:docPartBody>
        <w:p w:rsidR="00FE7EB4" w:rsidRDefault="00000000" w:rsidP="00FE7EB4">
          <w:pPr>
            <w:pStyle w:val="8468094866C04FD2BC205FC8937303F4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517A90B60DFE44B5BA6A8EFDC1703C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220931-5D28-46DF-A858-7CF0BA185868}"/>
      </w:docPartPr>
      <w:docPartBody>
        <w:p w:rsidR="00FE7EB4" w:rsidRDefault="00000000" w:rsidP="00FE7EB4">
          <w:pPr>
            <w:pStyle w:val="517A90B60DFE44B5BA6A8EFDC1703C23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85007B34868F4314B3506B9C5E86EA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B62537-4C59-4234-B95D-A2EAE1B044D3}"/>
      </w:docPartPr>
      <w:docPartBody>
        <w:p w:rsidR="00FE7EB4" w:rsidRDefault="00000000" w:rsidP="00FE7EB4">
          <w:pPr>
            <w:pStyle w:val="85007B34868F4314B3506B9C5E86EA22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68C5D8FDAFF24AD18A441CE1113444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AAC99A-40F3-41D6-B675-1612F7454135}"/>
      </w:docPartPr>
      <w:docPartBody>
        <w:p w:rsidR="002E4E62" w:rsidRDefault="00000000" w:rsidP="00FE7EB4">
          <w:pPr>
            <w:pStyle w:val="68C5D8FDAFF24AD18A441CE111344430"/>
          </w:pPr>
          <w:r w:rsidRPr="000D233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514396C6CB6404CB61E543BFEE96A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1C785C-0A74-4A44-9692-3039F0D804EB}"/>
      </w:docPartPr>
      <w:docPartBody>
        <w:p w:rsidR="002E4E62" w:rsidRDefault="00000000" w:rsidP="00FE7EB4">
          <w:pPr>
            <w:pStyle w:val="A514396C6CB6404CB61E543BFEE96A70"/>
          </w:pPr>
          <w:r w:rsidRPr="000D233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0FFC636D63C4BB48123E7B3BA1978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AB87B0-F9C8-486E-9EDA-DDA12F681424}"/>
      </w:docPartPr>
      <w:docPartBody>
        <w:p w:rsidR="002E4E62" w:rsidRDefault="00000000" w:rsidP="00FE7EB4">
          <w:pPr>
            <w:pStyle w:val="30FFC636D63C4BB48123E7B3BA197848"/>
          </w:pPr>
          <w:r w:rsidRPr="000D233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E0ACC8BA8B64896BFDFAE8630E3BD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B5B0F0-119A-45E3-AEB3-5C1F35BE6B81}"/>
      </w:docPartPr>
      <w:docPartBody>
        <w:p w:rsidR="002E4E62" w:rsidRDefault="00000000" w:rsidP="00FE7EB4">
          <w:pPr>
            <w:pStyle w:val="8E0ACC8BA8B64896BFDFAE8630E3BDB3"/>
          </w:pPr>
          <w:r w:rsidRPr="000D233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4FAA2007EE0484A9164AA159CF0EB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3C175F-CBFB-4F1C-9F3D-C9B09EC4DE90}"/>
      </w:docPartPr>
      <w:docPartBody>
        <w:p w:rsidR="002E4E62" w:rsidRDefault="00000000" w:rsidP="00FE7EB4">
          <w:pPr>
            <w:pStyle w:val="04FAA2007EE0484A9164AA159CF0EBC4"/>
          </w:pPr>
          <w:r w:rsidRPr="000D233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FF60617FBB04997A15CEABD1B5346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4C6066-5645-4C78-9B75-4D28D6102F04}"/>
      </w:docPartPr>
      <w:docPartBody>
        <w:p w:rsidR="002E4E62" w:rsidRDefault="00000000" w:rsidP="00FE7EB4">
          <w:pPr>
            <w:pStyle w:val="1FF60617FBB04997A15CEABD1B53466A"/>
          </w:pPr>
          <w:r w:rsidRPr="000D233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CDCC2E098DE4BE990DEB1ECDA9025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0A9913-9A8D-4178-9160-02F3807CA939}"/>
      </w:docPartPr>
      <w:docPartBody>
        <w:p w:rsidR="002E4E62" w:rsidRDefault="00000000" w:rsidP="00FE7EB4">
          <w:pPr>
            <w:pStyle w:val="CCDCC2E098DE4BE990DEB1ECDA90259C"/>
          </w:pPr>
          <w:r w:rsidRPr="000D233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334A78258FB4A0DB429AB51C0DE4A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6D037F-8259-425F-BDF4-BD2EFFF2DB67}"/>
      </w:docPartPr>
      <w:docPartBody>
        <w:p w:rsidR="002E4E62" w:rsidRDefault="00000000" w:rsidP="00FE7EB4">
          <w:pPr>
            <w:pStyle w:val="A334A78258FB4A0DB429AB51C0DE4AF2"/>
          </w:pPr>
          <w:r w:rsidRPr="000D233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8959C1E28B74A648218B9B35880C6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F11E6B-31E5-4C96-BCB3-036FA0B23EFF}"/>
      </w:docPartPr>
      <w:docPartBody>
        <w:p w:rsidR="002E4E62" w:rsidRDefault="00000000" w:rsidP="00FE7EB4">
          <w:pPr>
            <w:pStyle w:val="38959C1E28B74A648218B9B35880C6BA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C487207AFE2E4BBD8DEAA89BC7C5D4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749EBE-78C4-4B7D-9139-3D5779877376}"/>
      </w:docPartPr>
      <w:docPartBody>
        <w:p w:rsidR="002E4E62" w:rsidRDefault="00000000" w:rsidP="00FE7EB4">
          <w:pPr>
            <w:pStyle w:val="C487207AFE2E4BBD8DEAA89BC7C5D493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D90A8BCF1D0F4E9E9577BEB36D0A7D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8DA23B-700E-40B5-9004-7ADCB08CBED8}"/>
      </w:docPartPr>
      <w:docPartBody>
        <w:p w:rsidR="002E4E62" w:rsidRDefault="00000000" w:rsidP="00FE7EB4">
          <w:pPr>
            <w:pStyle w:val="D90A8BCF1D0F4E9E9577BEB36D0A7D94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94EBC309983D405796C8623F8AA28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453C21-7F58-4792-BF72-EBFC4C4F10D3}"/>
      </w:docPartPr>
      <w:docPartBody>
        <w:p w:rsidR="002E4E62" w:rsidRDefault="00000000" w:rsidP="00FE7EB4">
          <w:pPr>
            <w:pStyle w:val="94EBC309983D405796C8623F8AA2877C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79A1A4FEDB254B528431659E5774F8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723AD9-6C20-4BE5-9848-C19E9D0353E3}"/>
      </w:docPartPr>
      <w:docPartBody>
        <w:p w:rsidR="002E4E62" w:rsidRDefault="00000000" w:rsidP="00FE7EB4">
          <w:pPr>
            <w:pStyle w:val="79A1A4FEDB254B528431659E5774F8C2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161D0A37E8C247D5B8ECB05C632222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A6334-7E44-4C61-BA65-E11C82BD2362}"/>
      </w:docPartPr>
      <w:docPartBody>
        <w:p w:rsidR="002E4E62" w:rsidRDefault="00000000" w:rsidP="00FE7EB4">
          <w:pPr>
            <w:pStyle w:val="161D0A37E8C247D5B8ECB05C63222288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5027592BBB6B4C778641FD820A11F4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AC2F80-D36F-4748-9881-80C2B60356EB}"/>
      </w:docPartPr>
      <w:docPartBody>
        <w:p w:rsidR="002E4E62" w:rsidRDefault="00000000" w:rsidP="00FE7EB4">
          <w:pPr>
            <w:pStyle w:val="5027592BBB6B4C778641FD820A11F410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9E4654CB9E1247469FA127DD3EAAB4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83F95F-9777-4A2F-ADB6-A83B4E790577}"/>
      </w:docPartPr>
      <w:docPartBody>
        <w:p w:rsidR="002E4E62" w:rsidRDefault="00000000" w:rsidP="00FE7EB4">
          <w:pPr>
            <w:pStyle w:val="9E4654CB9E1247469FA127DD3EAAB479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F8DBDA89DD474839BE0ED50411A675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92D691-7FAF-4157-A885-7C758D38BF1D}"/>
      </w:docPartPr>
      <w:docPartBody>
        <w:p w:rsidR="002E4E62" w:rsidRDefault="00000000" w:rsidP="00FE7EB4">
          <w:pPr>
            <w:pStyle w:val="F8DBDA89DD474839BE0ED50411A675DB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E03FD03FB48440E4B25B6B25EF765D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6B0A04-2215-44FA-8B0D-636CCEA87EB6}"/>
      </w:docPartPr>
      <w:docPartBody>
        <w:p w:rsidR="002E4E62" w:rsidRDefault="00000000" w:rsidP="00FE7EB4">
          <w:pPr>
            <w:pStyle w:val="E03FD03FB48440E4B25B6B25EF765D6F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E283002F141F4041A3536E728DFFE4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4732A2-005D-44AF-8765-439BB4F2F5AC}"/>
      </w:docPartPr>
      <w:docPartBody>
        <w:p w:rsidR="002E4E62" w:rsidRDefault="00000000" w:rsidP="00FE7EB4">
          <w:pPr>
            <w:pStyle w:val="E283002F141F4041A3536E728DFFE424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A6C7736CA40143E2B7613FEFDE7E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870078-9DB8-40DC-A08E-B80FA4367D8C}"/>
      </w:docPartPr>
      <w:docPartBody>
        <w:p w:rsidR="002E4E62" w:rsidRDefault="00000000" w:rsidP="00FE7EB4">
          <w:pPr>
            <w:pStyle w:val="A6C7736CA40143E2B7613FEFDE7EBE92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0E68149ECA07434F8F473C28B6B4C6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BEF3C6-8C87-4CA2-A9B5-C329CBE68940}"/>
      </w:docPartPr>
      <w:docPartBody>
        <w:p w:rsidR="002E4E62" w:rsidRDefault="00000000" w:rsidP="00FE7EB4">
          <w:pPr>
            <w:pStyle w:val="0E68149ECA07434F8F473C28B6B4C65D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AAB89CCAB7AF4A55913D2E57557C8A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B958B-138F-4CF9-98EE-DEEC9D7EE5B3}"/>
      </w:docPartPr>
      <w:docPartBody>
        <w:p w:rsidR="002E4E62" w:rsidRDefault="00000000" w:rsidP="00FE7EB4">
          <w:pPr>
            <w:pStyle w:val="AAB89CCAB7AF4A55913D2E57557C8A14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AFDEAEF479D94367A148C677CB12C9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2752E1-32A2-477D-9072-7FA7E59AA541}"/>
      </w:docPartPr>
      <w:docPartBody>
        <w:p w:rsidR="002E4E62" w:rsidRDefault="00000000" w:rsidP="00FE7EB4">
          <w:pPr>
            <w:pStyle w:val="AFDEAEF479D94367A148C677CB12C922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F6FE726A3B944B65A4E6949EB9C26A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812B38-7451-4DB1-A81D-63CF0EBF65C9}"/>
      </w:docPartPr>
      <w:docPartBody>
        <w:p w:rsidR="002E4E62" w:rsidRDefault="00000000" w:rsidP="00FE7EB4">
          <w:pPr>
            <w:pStyle w:val="F6FE726A3B944B65A4E6949EB9C26ABD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483722CE6AC144C0A2FB43E0DFF8D1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A16780-C7A8-4941-B5FE-D71D58261237}"/>
      </w:docPartPr>
      <w:docPartBody>
        <w:p w:rsidR="002E4E62" w:rsidRDefault="00000000" w:rsidP="00FE7EB4">
          <w:pPr>
            <w:pStyle w:val="483722CE6AC144C0A2FB43E0DFF8D143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B3CCD6BE2049424FA0B3ABAE0262E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275C47-0C7D-4A2D-9891-24FE4D92A3DA}"/>
      </w:docPartPr>
      <w:docPartBody>
        <w:p w:rsidR="002E4E62" w:rsidRDefault="00000000" w:rsidP="00FE7EB4">
          <w:pPr>
            <w:pStyle w:val="B3CCD6BE2049424FA0B3ABAE0262E049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8C40D472416F4761B93286873EC8E8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60FFA0-0A60-44A8-9068-C62901F6E595}"/>
      </w:docPartPr>
      <w:docPartBody>
        <w:p w:rsidR="002E4E62" w:rsidRDefault="00000000" w:rsidP="00FE7EB4">
          <w:pPr>
            <w:pStyle w:val="8C40D472416F4761B93286873EC8E846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BB991CFCBAAC4499A4483F87193ADB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15C8DD-4863-4516-B7FA-7CD62F5617C6}"/>
      </w:docPartPr>
      <w:docPartBody>
        <w:p w:rsidR="002E4E62" w:rsidRDefault="00000000" w:rsidP="00FE7EB4">
          <w:pPr>
            <w:pStyle w:val="BB991CFCBAAC4499A4483F87193ADBCA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27053B8AF8994BE1A57BDCEEF294ED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DE547A-059C-4AD8-B1DD-2D6DC28A5236}"/>
      </w:docPartPr>
      <w:docPartBody>
        <w:p w:rsidR="002E4E62" w:rsidRDefault="00000000" w:rsidP="00FE7EB4">
          <w:pPr>
            <w:pStyle w:val="27053B8AF8994BE1A57BDCEEF294ED9C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39C8332E9CF2450DB56A4A6BC74DE1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3952E-F1A1-4231-862C-69CA57C029A1}"/>
      </w:docPartPr>
      <w:docPartBody>
        <w:p w:rsidR="002E4E62" w:rsidRDefault="00000000" w:rsidP="00FE7EB4">
          <w:pPr>
            <w:pStyle w:val="39C8332E9CF2450DB56A4A6BC74DE1F0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28DC24661E344264A15044449CD09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CD60D7-3A7A-476F-933C-A9B4A3BDA966}"/>
      </w:docPartPr>
      <w:docPartBody>
        <w:p w:rsidR="002E4E62" w:rsidRDefault="00000000" w:rsidP="00FE7EB4">
          <w:pPr>
            <w:pStyle w:val="28DC24661E344264A15044449CD092D8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6B4B9D692A1141399448769E8C056F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784F57-5392-4BFF-A247-C2E8BF903DAA}"/>
      </w:docPartPr>
      <w:docPartBody>
        <w:p w:rsidR="002E4E62" w:rsidRDefault="00000000" w:rsidP="00FE7EB4">
          <w:pPr>
            <w:pStyle w:val="6B4B9D692A1141399448769E8C056FB9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D0501AD97DED42F18AD8478D76A18F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4C38EE-2A66-491F-85E7-820EA9320A0C}"/>
      </w:docPartPr>
      <w:docPartBody>
        <w:p w:rsidR="002E4E62" w:rsidRDefault="00000000" w:rsidP="00FE7EB4">
          <w:pPr>
            <w:pStyle w:val="D0501AD97DED42F18AD8478D76A18F8D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9B8B7E99BD014CC796E88003BE2E40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A906B5-9280-40DE-BD62-16163186BA53}"/>
      </w:docPartPr>
      <w:docPartBody>
        <w:p w:rsidR="002E4E62" w:rsidRDefault="00000000" w:rsidP="00FE7EB4">
          <w:pPr>
            <w:pStyle w:val="9B8B7E99BD014CC796E88003BE2E401F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308889108662404B9D793C1343B1A1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7E26D2-34A2-4013-A123-09E3EACA3C06}"/>
      </w:docPartPr>
      <w:docPartBody>
        <w:p w:rsidR="002E4E62" w:rsidRDefault="00000000" w:rsidP="00FE7EB4">
          <w:pPr>
            <w:pStyle w:val="308889108662404B9D793C1343B1A171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8296A37DA6104402B41E9C81D8E8F2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844DA2-BFDF-4515-82A8-B20DFBA8150A}"/>
      </w:docPartPr>
      <w:docPartBody>
        <w:p w:rsidR="002E4E62" w:rsidRDefault="00000000" w:rsidP="00FE7EB4">
          <w:pPr>
            <w:pStyle w:val="8296A37DA6104402B41E9C81D8E8F232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DE325E24F3BD4250955097F134F4D0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1D3C5C-8CF5-4D7F-B0D1-7819B8BFA8FC}"/>
      </w:docPartPr>
      <w:docPartBody>
        <w:p w:rsidR="002E4E62" w:rsidRDefault="00000000" w:rsidP="00FE7EB4">
          <w:pPr>
            <w:pStyle w:val="DE325E24F3BD4250955097F134F4D090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D4DB987A9AF5478D86B2F2F01A6B35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EA2302-C39E-4069-9290-D369646B8FB6}"/>
      </w:docPartPr>
      <w:docPartBody>
        <w:p w:rsidR="002E4E62" w:rsidRDefault="00000000" w:rsidP="00FE7EB4">
          <w:pPr>
            <w:pStyle w:val="D4DB987A9AF5478D86B2F2F01A6B354E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2D9FBA189F104F2691A5606A0566E4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0DC309-7C3D-4B76-83BD-8D3E674C537B}"/>
      </w:docPartPr>
      <w:docPartBody>
        <w:p w:rsidR="002E4E62" w:rsidRDefault="00000000" w:rsidP="00FE7EB4">
          <w:pPr>
            <w:pStyle w:val="2D9FBA189F104F2691A5606A0566E4FF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14161207CEFE4810AC654D3223E60F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8645AF-B706-4257-9F62-5572D86BF63E}"/>
      </w:docPartPr>
      <w:docPartBody>
        <w:p w:rsidR="002E4E62" w:rsidRDefault="00000000" w:rsidP="00FE7EB4">
          <w:pPr>
            <w:pStyle w:val="14161207CEFE4810AC654D3223E60F63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B73C2DB38B974DB38B1D667E2A7CB5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3CC2ED-E45E-458D-9E36-679627BF8016}"/>
      </w:docPartPr>
      <w:docPartBody>
        <w:p w:rsidR="002E4E62" w:rsidRDefault="00000000" w:rsidP="00FE7EB4">
          <w:pPr>
            <w:pStyle w:val="B73C2DB38B974DB38B1D667E2A7CB544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1EA5BBD4024741ED9B9AD0B13ED55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E903C5-D3D2-466E-B64D-1D8EC1E04679}"/>
      </w:docPartPr>
      <w:docPartBody>
        <w:p w:rsidR="002E4E62" w:rsidRDefault="00000000" w:rsidP="00FE7EB4">
          <w:pPr>
            <w:pStyle w:val="1EA5BBD4024741ED9B9AD0B13ED554DD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9F1B36C99D4D4039886C841D3FAA32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3E4585-D44F-4E9F-B564-A08795C26E22}"/>
      </w:docPartPr>
      <w:docPartBody>
        <w:p w:rsidR="002E4E62" w:rsidRDefault="00000000" w:rsidP="00FE7EB4">
          <w:pPr>
            <w:pStyle w:val="9F1B36C99D4D4039886C841D3FAA324D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FCB6730B98D148EAAC1BF5622EC42A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AB9534-6852-4677-AD68-F0A7094F0F4B}"/>
      </w:docPartPr>
      <w:docPartBody>
        <w:p w:rsidR="002E4E62" w:rsidRDefault="00000000" w:rsidP="00FE7EB4">
          <w:pPr>
            <w:pStyle w:val="FCB6730B98D148EAAC1BF5622EC42A97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84F38723BE114DA89DA64F598F5656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9453FA-0C39-4CEF-B6EA-1784609B833A}"/>
      </w:docPartPr>
      <w:docPartBody>
        <w:p w:rsidR="002E4E62" w:rsidRDefault="00000000" w:rsidP="00FE7EB4">
          <w:pPr>
            <w:pStyle w:val="84F38723BE114DA89DA64F598F56567F"/>
          </w:pPr>
          <w:r w:rsidRPr="000D233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2275B96F80C4337A801D6AE56A87D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9240E9-A078-4ED7-BA48-DC30B2237401}"/>
      </w:docPartPr>
      <w:docPartBody>
        <w:p w:rsidR="002E4E62" w:rsidRDefault="00000000" w:rsidP="00FE7EB4">
          <w:pPr>
            <w:pStyle w:val="82275B96F80C4337A801D6AE56A87D78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BF268BC40DB6469D8148AEE6FAF0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D02E5C-BF55-41A6-9156-EA0F87989193}"/>
      </w:docPartPr>
      <w:docPartBody>
        <w:p w:rsidR="002E4E62" w:rsidRDefault="00000000" w:rsidP="00FE7EB4">
          <w:pPr>
            <w:pStyle w:val="BF268BC40DB6469D8148AEE6FAF01963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A99581B5E1E441BBB0E947AB51A0BB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2CA1D6-F759-414B-825A-17CDD02B187A}"/>
      </w:docPartPr>
      <w:docPartBody>
        <w:p w:rsidR="002E4E62" w:rsidRDefault="00000000" w:rsidP="00FE7EB4">
          <w:pPr>
            <w:pStyle w:val="A99581B5E1E441BBB0E947AB51A0BB02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849EBACB151140FBABE39112AF2458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D385E7-9641-4990-BFFA-E80F15674783}"/>
      </w:docPartPr>
      <w:docPartBody>
        <w:p w:rsidR="002E4E62" w:rsidRDefault="00000000" w:rsidP="00FE7EB4">
          <w:pPr>
            <w:pStyle w:val="849EBACB151140FBABE39112AF245871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33B00D7D4D084D7B88C5B03B4F0312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1CF492-AC49-4F07-8706-36C768C82487}"/>
      </w:docPartPr>
      <w:docPartBody>
        <w:p w:rsidR="002E4E62" w:rsidRDefault="00000000" w:rsidP="00FE7EB4">
          <w:pPr>
            <w:pStyle w:val="33B00D7D4D084D7B88C5B03B4F031207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A15580586A67422892241EEE59784C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4F8E49-6764-466C-AAC1-946A98702D9A}"/>
      </w:docPartPr>
      <w:docPartBody>
        <w:p w:rsidR="002E4E62" w:rsidRDefault="00000000" w:rsidP="00FE7EB4">
          <w:pPr>
            <w:pStyle w:val="A15580586A67422892241EEE59784CEC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2D5C21D02EE54A2B8BDBD6E1CE55BD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0A9BBC-62D9-489E-89A6-9E60CA08A54C}"/>
      </w:docPartPr>
      <w:docPartBody>
        <w:p w:rsidR="002E4E62" w:rsidRDefault="00000000" w:rsidP="00FE7EB4">
          <w:pPr>
            <w:pStyle w:val="2D5C21D02EE54A2B8BDBD6E1CE55BD4C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ADE012A482814093B18FFB5FE5ECC4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BE55C2-87C4-4253-B384-040645F72678}"/>
      </w:docPartPr>
      <w:docPartBody>
        <w:p w:rsidR="002E4E62" w:rsidRDefault="00000000" w:rsidP="00FE7EB4">
          <w:pPr>
            <w:pStyle w:val="ADE012A482814093B18FFB5FE5ECC4BB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67DB6349258041C0A2E1F0F0AE754D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009861-FF9F-4FC1-B3FB-70531DE8CB94}"/>
      </w:docPartPr>
      <w:docPartBody>
        <w:p w:rsidR="002E4E62" w:rsidRDefault="00000000" w:rsidP="00FE7EB4">
          <w:pPr>
            <w:pStyle w:val="67DB6349258041C0A2E1F0F0AE754D68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332508427147429884DBFD8B8AC570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4DDDEE-60AB-4FD4-AECE-90F0CBFF6C8F}"/>
      </w:docPartPr>
      <w:docPartBody>
        <w:p w:rsidR="002E4E62" w:rsidRDefault="00000000" w:rsidP="00FE7EB4">
          <w:pPr>
            <w:pStyle w:val="332508427147429884DBFD8B8AC57065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48DCF737203048AA9D4C822E82EE73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467777-DA8E-42A1-AC8C-028B42832FFD}"/>
      </w:docPartPr>
      <w:docPartBody>
        <w:p w:rsidR="002E4E62" w:rsidRDefault="00000000" w:rsidP="00FE7EB4">
          <w:pPr>
            <w:pStyle w:val="48DCF737203048AA9D4C822E82EE73A4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6352E44F98C54D3A8634875E70AB1A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3513FE-E868-4192-8720-533141FECF18}"/>
      </w:docPartPr>
      <w:docPartBody>
        <w:p w:rsidR="002E4E62" w:rsidRDefault="00000000" w:rsidP="00FE7EB4">
          <w:pPr>
            <w:pStyle w:val="6352E44F98C54D3A8634875E70AB1AF4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604F1DC4C82647D8ABA69EF0BABDAC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6B7F2E-CC00-4C8E-A489-22A8F99BC60D}"/>
      </w:docPartPr>
      <w:docPartBody>
        <w:p w:rsidR="002E4E62" w:rsidRDefault="00000000" w:rsidP="00FE7EB4">
          <w:pPr>
            <w:pStyle w:val="604F1DC4C82647D8ABA69EF0BABDAC57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390BD25527194C2D9601108E166E66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54E6AF-B1DB-434C-AF43-DA5547245123}"/>
      </w:docPartPr>
      <w:docPartBody>
        <w:p w:rsidR="002E4E62" w:rsidRDefault="00000000" w:rsidP="00FE7EB4">
          <w:pPr>
            <w:pStyle w:val="390BD25527194C2D9601108E166E66C7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85DCA53289EA477DB4D5507BA2D092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08D6F9-345C-4F5B-9127-EFDB299D35FF}"/>
      </w:docPartPr>
      <w:docPartBody>
        <w:p w:rsidR="002E4E62" w:rsidRDefault="00000000" w:rsidP="00FE7EB4">
          <w:pPr>
            <w:pStyle w:val="85DCA53289EA477DB4D5507BA2D09284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61127B64F43C4395BE39EFF1E32088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E1C096-7D53-458F-8FFC-14918F1C4626}"/>
      </w:docPartPr>
      <w:docPartBody>
        <w:p w:rsidR="002E4E62" w:rsidRDefault="00000000" w:rsidP="00FE7EB4">
          <w:pPr>
            <w:pStyle w:val="61127B64F43C4395BE39EFF1E32088AC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43FDFFA46FB64FEBA5B03F366481C1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99808E-136A-4C64-994F-8A8B3413A78C}"/>
      </w:docPartPr>
      <w:docPartBody>
        <w:p w:rsidR="002E4E62" w:rsidRDefault="00000000" w:rsidP="00FE7EB4">
          <w:pPr>
            <w:pStyle w:val="43FDFFA46FB64FEBA5B03F366481C143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C908B1E33A2640AEBB280122DC8469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743AE4-CCC7-40A2-BFF8-1593CC3372BD}"/>
      </w:docPartPr>
      <w:docPartBody>
        <w:p w:rsidR="002E4E62" w:rsidRDefault="00000000" w:rsidP="00FE7EB4">
          <w:pPr>
            <w:pStyle w:val="C908B1E33A2640AEBB280122DC84697B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6EF7F26BF7084E859EC8B3BCDF291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1F6AAA-EDFF-4A0F-8178-895FEE4BFD23}"/>
      </w:docPartPr>
      <w:docPartBody>
        <w:p w:rsidR="002E4E62" w:rsidRDefault="00000000" w:rsidP="00FE7EB4">
          <w:pPr>
            <w:pStyle w:val="6EF7F26BF7084E859EC8B3BCDF2914AC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6979CF1B1CE547B7B0B2CAFA49698F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38F7CC-E88E-4294-9E87-792816A60E63}"/>
      </w:docPartPr>
      <w:docPartBody>
        <w:p w:rsidR="002E4E62" w:rsidRDefault="00000000" w:rsidP="00FE7EB4">
          <w:pPr>
            <w:pStyle w:val="6979CF1B1CE547B7B0B2CAFA49698F13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F302C274655E4AFB9D971B3CB7226F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FF76BE-1F24-4BDD-9CE7-E497B406A77D}"/>
      </w:docPartPr>
      <w:docPartBody>
        <w:p w:rsidR="002E4E62" w:rsidRDefault="00000000" w:rsidP="00FE7EB4">
          <w:pPr>
            <w:pStyle w:val="F302C274655E4AFB9D971B3CB7226FA3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F6405C11F8C14FB092D3A9BC8C7D9A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6595D6-9737-4BEC-8C91-8A191676DF01}"/>
      </w:docPartPr>
      <w:docPartBody>
        <w:p w:rsidR="002E4E62" w:rsidRDefault="00000000" w:rsidP="00FE7EB4">
          <w:pPr>
            <w:pStyle w:val="F6405C11F8C14FB092D3A9BC8C7D9A1C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8CCE6927559742F891DFEA879E52CE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C54AC9-410F-401C-A7AD-92B1D6CABE3B}"/>
      </w:docPartPr>
      <w:docPartBody>
        <w:p w:rsidR="002E4E62" w:rsidRDefault="00000000" w:rsidP="00FE7EB4">
          <w:pPr>
            <w:pStyle w:val="8CCE6927559742F891DFEA879E52CE3F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7918ABFA47CF45E7AE29E29DDFD772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0D6D92-BAAD-48BA-BBC5-7FF42048A1C3}"/>
      </w:docPartPr>
      <w:docPartBody>
        <w:p w:rsidR="002E4E62" w:rsidRDefault="00000000" w:rsidP="00FE7EB4">
          <w:pPr>
            <w:pStyle w:val="7918ABFA47CF45E7AE29E29DDFD772E2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C7231CD093B64FA9AE44754A6FBC2E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B5E9DD-7D92-45CB-A561-C3F97F68F5B0}"/>
      </w:docPartPr>
      <w:docPartBody>
        <w:p w:rsidR="002E4E62" w:rsidRDefault="00000000" w:rsidP="00FE7EB4">
          <w:pPr>
            <w:pStyle w:val="C7231CD093B64FA9AE44754A6FBC2E36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CD1247D6584543B08FBC224943C4C9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914A11-4AA6-400E-88C6-C445390272E6}"/>
      </w:docPartPr>
      <w:docPartBody>
        <w:p w:rsidR="002E4E62" w:rsidRDefault="00000000" w:rsidP="00FE7EB4">
          <w:pPr>
            <w:pStyle w:val="CD1247D6584543B08FBC224943C4C95E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2D6B8E482EC64BEF9FECAB64B7AE26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352245-577A-413E-BED0-A8C2677FE714}"/>
      </w:docPartPr>
      <w:docPartBody>
        <w:p w:rsidR="002E4E62" w:rsidRDefault="00000000" w:rsidP="00FE7EB4">
          <w:pPr>
            <w:pStyle w:val="2D6B8E482EC64BEF9FECAB64B7AE2624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F9B07D317A994A1C8246619E49F2FE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A7FA6E-9BF1-4EA6-AF45-B3E4FE0E4683}"/>
      </w:docPartPr>
      <w:docPartBody>
        <w:p w:rsidR="002E4E62" w:rsidRDefault="00000000" w:rsidP="00FE7EB4">
          <w:pPr>
            <w:pStyle w:val="F9B07D317A994A1C8246619E49F2FEDF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EBA0A7E3764C4F60AEC87DC982C62D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D5ECF4-FFCC-4BD0-B7DC-7F07868F2B22}"/>
      </w:docPartPr>
      <w:docPartBody>
        <w:p w:rsidR="002E4E62" w:rsidRDefault="00000000" w:rsidP="00FE7EB4">
          <w:pPr>
            <w:pStyle w:val="EBA0A7E3764C4F60AEC87DC982C62D59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1898C4AF3FA44B0C88259CD397741A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FB1980-907D-4A31-B071-8805D16B273E}"/>
      </w:docPartPr>
      <w:docPartBody>
        <w:p w:rsidR="002E4E62" w:rsidRDefault="00000000" w:rsidP="00FE7EB4">
          <w:pPr>
            <w:pStyle w:val="1898C4AF3FA44B0C88259CD397741AF7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2E11E83631C54C91B6035AC51B1CB0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0D28A5-96F5-44BE-864E-BA9A1A22BD1D}"/>
      </w:docPartPr>
      <w:docPartBody>
        <w:p w:rsidR="002E4E62" w:rsidRDefault="00000000" w:rsidP="00FE7EB4">
          <w:pPr>
            <w:pStyle w:val="2E11E83631C54C91B6035AC51B1CB09C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3BC9AB42BE4346D08F6656BB6752AF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FE86A0-4DC1-4A4A-896A-076616CF0FFD}"/>
      </w:docPartPr>
      <w:docPartBody>
        <w:p w:rsidR="002E4E62" w:rsidRDefault="00000000" w:rsidP="00FE7EB4">
          <w:pPr>
            <w:pStyle w:val="3BC9AB42BE4346D08F6656BB6752AF18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E6F4CD3EA478403AB7955FEC97DFD7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29C873-09D0-4B42-9A68-9485824A8E28}"/>
      </w:docPartPr>
      <w:docPartBody>
        <w:p w:rsidR="002E4E62" w:rsidRDefault="00000000" w:rsidP="00FE7EB4">
          <w:pPr>
            <w:pStyle w:val="E6F4CD3EA478403AB7955FEC97DFD709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821F8E6D926A4B71943DD6C685E7DD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1FE2B3-D2C4-4194-AD52-72F3A4AED0E5}"/>
      </w:docPartPr>
      <w:docPartBody>
        <w:p w:rsidR="002E4E62" w:rsidRDefault="00000000" w:rsidP="00FE7EB4">
          <w:pPr>
            <w:pStyle w:val="821F8E6D926A4B71943DD6C685E7DD93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7FF65351205A445DBB8953672DEE79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C4F956-5918-422F-8323-82A7DABFEE14}"/>
      </w:docPartPr>
      <w:docPartBody>
        <w:p w:rsidR="002E4E62" w:rsidRDefault="00000000" w:rsidP="00FE7EB4">
          <w:pPr>
            <w:pStyle w:val="7FF65351205A445DBB8953672DEE7950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43BB284AA2524F649CD393CA4B4923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CA455E-0A2A-491B-89E2-9AD850079C45}"/>
      </w:docPartPr>
      <w:docPartBody>
        <w:p w:rsidR="002E4E62" w:rsidRDefault="00000000" w:rsidP="00FE7EB4">
          <w:pPr>
            <w:pStyle w:val="43BB284AA2524F649CD393CA4B49232E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C2D710E2C2324DD29061CD3BE43E5F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C1417B-3510-4DF7-A1FF-57117BE93A31}"/>
      </w:docPartPr>
      <w:docPartBody>
        <w:p w:rsidR="002E4E62" w:rsidRDefault="00000000" w:rsidP="00FE7EB4">
          <w:pPr>
            <w:pStyle w:val="C2D710E2C2324DD29061CD3BE43E5F3B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25322AB65A2B43609D8EE6BDCAB0FF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3FB110-5401-4A54-A0AF-637461D55CD6}"/>
      </w:docPartPr>
      <w:docPartBody>
        <w:p w:rsidR="002E4E62" w:rsidRDefault="00000000" w:rsidP="00FE7EB4">
          <w:pPr>
            <w:pStyle w:val="25322AB65A2B43609D8EE6BDCAB0FF01"/>
          </w:pPr>
          <w:r w:rsidRPr="000D233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739DBC97CEA4E00B6708BEF403386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DE3755-0B86-4A5E-9525-DBC659EAC67D}"/>
      </w:docPartPr>
      <w:docPartBody>
        <w:p w:rsidR="00FA0945" w:rsidRDefault="00000000" w:rsidP="002E4E62">
          <w:pPr>
            <w:pStyle w:val="D739DBC97CEA4E00B6708BEF40338622"/>
          </w:pPr>
          <w:r w:rsidRPr="000D233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511F67B4FD34D90A74E51467DE3F2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0E418A-BDA9-43C5-81DB-57BE04021723}"/>
      </w:docPartPr>
      <w:docPartBody>
        <w:p w:rsidR="00FA0945" w:rsidRDefault="00000000" w:rsidP="002E4E62">
          <w:pPr>
            <w:pStyle w:val="5511F67B4FD34D90A74E51467DE3F24B"/>
          </w:pPr>
          <w:r w:rsidRPr="000D233A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E4E62"/>
    <w:rPr>
      <w:color w:val="808080"/>
    </w:rPr>
  </w:style>
  <w:style w:type="paragraph" w:customStyle="1" w:styleId="C4BAA313A74A4B84A9D112B117148F11">
    <w:name w:val="C4BAA313A74A4B84A9D112B117148F11"/>
    <w:rsid w:val="00FE7EB4"/>
  </w:style>
  <w:style w:type="paragraph" w:customStyle="1" w:styleId="9F6EDB26E7194EC988CB4C182846541B">
    <w:name w:val="9F6EDB26E7194EC988CB4C182846541B"/>
    <w:rsid w:val="00FE7EB4"/>
  </w:style>
  <w:style w:type="paragraph" w:customStyle="1" w:styleId="6E6E24FFA9284715A94A284297DDA1F2">
    <w:name w:val="6E6E24FFA9284715A94A284297DDA1F2"/>
    <w:rsid w:val="00FE7EB4"/>
  </w:style>
  <w:style w:type="paragraph" w:customStyle="1" w:styleId="F9B60C7285A144BB94DCA22576693D4E">
    <w:name w:val="F9B60C7285A144BB94DCA22576693D4E"/>
    <w:rsid w:val="00FE7EB4"/>
  </w:style>
  <w:style w:type="paragraph" w:customStyle="1" w:styleId="57F7EBF62188421C85B898B3361DF6DE">
    <w:name w:val="57F7EBF62188421C85B898B3361DF6DE"/>
    <w:rsid w:val="00FE7EB4"/>
  </w:style>
  <w:style w:type="paragraph" w:customStyle="1" w:styleId="683AF5C10D5D4248A43A0FF40C71B0D8">
    <w:name w:val="683AF5C10D5D4248A43A0FF40C71B0D8"/>
    <w:rsid w:val="00FE7EB4"/>
  </w:style>
  <w:style w:type="paragraph" w:customStyle="1" w:styleId="A4953D72998444FE8BCC1BA3A708F4D3">
    <w:name w:val="A4953D72998444FE8BCC1BA3A708F4D3"/>
    <w:rsid w:val="00FE7EB4"/>
  </w:style>
  <w:style w:type="paragraph" w:customStyle="1" w:styleId="85AEF926194B43359452562F0D97F2E1">
    <w:name w:val="85AEF926194B43359452562F0D97F2E1"/>
    <w:rsid w:val="00FE7EB4"/>
  </w:style>
  <w:style w:type="paragraph" w:customStyle="1" w:styleId="B96A81C6AA3C443193B486BBD1525F39">
    <w:name w:val="B96A81C6AA3C443193B486BBD1525F39"/>
    <w:rsid w:val="00FE7EB4"/>
  </w:style>
  <w:style w:type="paragraph" w:customStyle="1" w:styleId="AD8FDAB1129849059AE607830D929508">
    <w:name w:val="AD8FDAB1129849059AE607830D929508"/>
    <w:rsid w:val="00FE7EB4"/>
  </w:style>
  <w:style w:type="paragraph" w:customStyle="1" w:styleId="53ED2AB450D34533B2EE44831B937D80">
    <w:name w:val="53ED2AB450D34533B2EE44831B937D80"/>
    <w:rsid w:val="00FE7EB4"/>
  </w:style>
  <w:style w:type="paragraph" w:customStyle="1" w:styleId="439B022F070E40689FD60875310D6CCA">
    <w:name w:val="439B022F070E40689FD60875310D6CCA"/>
    <w:rsid w:val="00FE7EB4"/>
  </w:style>
  <w:style w:type="paragraph" w:customStyle="1" w:styleId="B1A009154E9F4FA3B4543316B3B6F6F0">
    <w:name w:val="B1A009154E9F4FA3B4543316B3B6F6F0"/>
    <w:rsid w:val="00FE7EB4"/>
  </w:style>
  <w:style w:type="paragraph" w:customStyle="1" w:styleId="BBDEA7BE280D49E3827D1D165AC587C8">
    <w:name w:val="BBDEA7BE280D49E3827D1D165AC587C8"/>
    <w:rsid w:val="00FE7EB4"/>
  </w:style>
  <w:style w:type="paragraph" w:customStyle="1" w:styleId="FA784B1C8FD34D36AF330A04C5AA176F">
    <w:name w:val="FA784B1C8FD34D36AF330A04C5AA176F"/>
    <w:rsid w:val="00FE7EB4"/>
  </w:style>
  <w:style w:type="paragraph" w:customStyle="1" w:styleId="EBDA8B5C6EA842B2957BFA28DD18CECC">
    <w:name w:val="EBDA8B5C6EA842B2957BFA28DD18CECC"/>
    <w:rsid w:val="00FE7EB4"/>
  </w:style>
  <w:style w:type="paragraph" w:customStyle="1" w:styleId="1ABB2603B68944B38E0FDACAF0B26E63">
    <w:name w:val="1ABB2603B68944B38E0FDACAF0B26E63"/>
    <w:rsid w:val="00FE7EB4"/>
  </w:style>
  <w:style w:type="paragraph" w:customStyle="1" w:styleId="A4632FCA1EC042788116A45ACDF5B6E0">
    <w:name w:val="A4632FCA1EC042788116A45ACDF5B6E0"/>
    <w:rsid w:val="00FE7EB4"/>
  </w:style>
  <w:style w:type="paragraph" w:customStyle="1" w:styleId="AD9D91ED745C45F6994C371BC2B6D583">
    <w:name w:val="AD9D91ED745C45F6994C371BC2B6D583"/>
    <w:rsid w:val="00FE7EB4"/>
  </w:style>
  <w:style w:type="paragraph" w:customStyle="1" w:styleId="6F5A525A48684D2E833DE9E037A33590">
    <w:name w:val="6F5A525A48684D2E833DE9E037A33590"/>
    <w:rsid w:val="00FE7EB4"/>
  </w:style>
  <w:style w:type="paragraph" w:customStyle="1" w:styleId="9F7DEF8964E3424D8BFFD50409C288EC">
    <w:name w:val="9F7DEF8964E3424D8BFFD50409C288EC"/>
    <w:rsid w:val="00FE7EB4"/>
  </w:style>
  <w:style w:type="paragraph" w:customStyle="1" w:styleId="4A4D09E400EA48FD9249EAFF1D6E7A94">
    <w:name w:val="4A4D09E400EA48FD9249EAFF1D6E7A94"/>
    <w:rsid w:val="00FE7EB4"/>
  </w:style>
  <w:style w:type="paragraph" w:customStyle="1" w:styleId="28A873505BE946DA954F84C3C9B9AB47">
    <w:name w:val="28A873505BE946DA954F84C3C9B9AB47"/>
    <w:rsid w:val="00FE7EB4"/>
  </w:style>
  <w:style w:type="paragraph" w:customStyle="1" w:styleId="A815C1E665CB4BB7A10D51722F10EDBA">
    <w:name w:val="A815C1E665CB4BB7A10D51722F10EDBA"/>
    <w:rsid w:val="00FE7EB4"/>
  </w:style>
  <w:style w:type="paragraph" w:customStyle="1" w:styleId="9CD09A79A80047F8B39609942A64D0DE">
    <w:name w:val="9CD09A79A80047F8B39609942A64D0DE"/>
    <w:rsid w:val="00FE7EB4"/>
  </w:style>
  <w:style w:type="paragraph" w:customStyle="1" w:styleId="37C89D9BF47F400CB5D8AAF87D0FA028">
    <w:name w:val="37C89D9BF47F400CB5D8AAF87D0FA028"/>
    <w:rsid w:val="00FE7EB4"/>
  </w:style>
  <w:style w:type="paragraph" w:customStyle="1" w:styleId="1138EC75F98C4F70B22684C7836494E2">
    <w:name w:val="1138EC75F98C4F70B22684C7836494E2"/>
    <w:rsid w:val="00FE7EB4"/>
  </w:style>
  <w:style w:type="paragraph" w:customStyle="1" w:styleId="A63BBBC03DD94A459390524CF9A6027B">
    <w:name w:val="A63BBBC03DD94A459390524CF9A6027B"/>
    <w:rsid w:val="00FE7EB4"/>
  </w:style>
  <w:style w:type="paragraph" w:customStyle="1" w:styleId="EDFB2A16301B411F9652D09824A68D8B">
    <w:name w:val="EDFB2A16301B411F9652D09824A68D8B"/>
    <w:rsid w:val="00FE7EB4"/>
  </w:style>
  <w:style w:type="paragraph" w:customStyle="1" w:styleId="A3AE4CFB3D9B4DFFABFCCA153BFDB046">
    <w:name w:val="A3AE4CFB3D9B4DFFABFCCA153BFDB046"/>
    <w:rsid w:val="00FE7EB4"/>
  </w:style>
  <w:style w:type="paragraph" w:customStyle="1" w:styleId="C7AB4EEAFFB845C4AB2D5CAB9B9B2ECF">
    <w:name w:val="C7AB4EEAFFB845C4AB2D5CAB9B9B2ECF"/>
    <w:rsid w:val="00FE7EB4"/>
  </w:style>
  <w:style w:type="paragraph" w:customStyle="1" w:styleId="E36733D5697448B3BF8068672B9A82DB">
    <w:name w:val="E36733D5697448B3BF8068672B9A82DB"/>
    <w:rsid w:val="00FE7EB4"/>
  </w:style>
  <w:style w:type="paragraph" w:customStyle="1" w:styleId="BB02D3CFAD2A4034A0DD9E72EA199CB9">
    <w:name w:val="BB02D3CFAD2A4034A0DD9E72EA199CB9"/>
    <w:rsid w:val="00FE7EB4"/>
  </w:style>
  <w:style w:type="paragraph" w:customStyle="1" w:styleId="DDDF5CDC62B3421086EECB96865C86E8">
    <w:name w:val="DDDF5CDC62B3421086EECB96865C86E8"/>
    <w:rsid w:val="00FE7EB4"/>
  </w:style>
  <w:style w:type="paragraph" w:customStyle="1" w:styleId="68F5513ECB6E4C1294EBA49C498F7FFA">
    <w:name w:val="68F5513ECB6E4C1294EBA49C498F7FFA"/>
    <w:rsid w:val="00FE7EB4"/>
  </w:style>
  <w:style w:type="paragraph" w:customStyle="1" w:styleId="5571605A5A07457FA3F9817D33351DA2">
    <w:name w:val="5571605A5A07457FA3F9817D33351DA2"/>
    <w:rsid w:val="00FE7EB4"/>
  </w:style>
  <w:style w:type="paragraph" w:customStyle="1" w:styleId="C4E275212D2D476592E895D4EFB7A49A">
    <w:name w:val="C4E275212D2D476592E895D4EFB7A49A"/>
    <w:rsid w:val="00FE7EB4"/>
  </w:style>
  <w:style w:type="paragraph" w:customStyle="1" w:styleId="6A23118C2CF24A76B272D073B17354CA">
    <w:name w:val="6A23118C2CF24A76B272D073B17354CA"/>
    <w:rsid w:val="00FE7EB4"/>
  </w:style>
  <w:style w:type="paragraph" w:customStyle="1" w:styleId="649945F6EBC44388A43C57B3859FA802">
    <w:name w:val="649945F6EBC44388A43C57B3859FA802"/>
    <w:rsid w:val="00FE7EB4"/>
  </w:style>
  <w:style w:type="paragraph" w:customStyle="1" w:styleId="6A0D9F4374034291B3DEC592C58F6B4E">
    <w:name w:val="6A0D9F4374034291B3DEC592C58F6B4E"/>
    <w:rsid w:val="00FE7EB4"/>
  </w:style>
  <w:style w:type="paragraph" w:customStyle="1" w:styleId="FA67FD075B5F4677A1DFB36E20B9D8FF">
    <w:name w:val="FA67FD075B5F4677A1DFB36E20B9D8FF"/>
    <w:rsid w:val="00FE7EB4"/>
  </w:style>
  <w:style w:type="paragraph" w:customStyle="1" w:styleId="14E21E75D9474322820083F658A4D787">
    <w:name w:val="14E21E75D9474322820083F658A4D787"/>
    <w:rsid w:val="00FE7EB4"/>
  </w:style>
  <w:style w:type="paragraph" w:customStyle="1" w:styleId="BB1A20D22FE54C7ABA928947547AB5E2">
    <w:name w:val="BB1A20D22FE54C7ABA928947547AB5E2"/>
    <w:rsid w:val="00FE7EB4"/>
  </w:style>
  <w:style w:type="paragraph" w:customStyle="1" w:styleId="C11018A7A03C4BF6B7E1E032FC051B33">
    <w:name w:val="C11018A7A03C4BF6B7E1E032FC051B33"/>
    <w:rsid w:val="00FE7EB4"/>
  </w:style>
  <w:style w:type="paragraph" w:customStyle="1" w:styleId="D758F6A77EAB42AAB2DF0A6B8EFF71EC">
    <w:name w:val="D758F6A77EAB42AAB2DF0A6B8EFF71EC"/>
    <w:rsid w:val="00FE7EB4"/>
  </w:style>
  <w:style w:type="paragraph" w:customStyle="1" w:styleId="9F13A1527F3040E0A62ED116E03E89CE">
    <w:name w:val="9F13A1527F3040E0A62ED116E03E89CE"/>
    <w:rsid w:val="00FE7EB4"/>
  </w:style>
  <w:style w:type="paragraph" w:customStyle="1" w:styleId="590E56711C2E4F22BEB478F4D0B42DD6">
    <w:name w:val="590E56711C2E4F22BEB478F4D0B42DD6"/>
    <w:rsid w:val="00FE7EB4"/>
  </w:style>
  <w:style w:type="paragraph" w:customStyle="1" w:styleId="6F4A3F0E5A4F4B60A81AF9DB0984C151">
    <w:name w:val="6F4A3F0E5A4F4B60A81AF9DB0984C151"/>
    <w:rsid w:val="00FE7EB4"/>
  </w:style>
  <w:style w:type="paragraph" w:customStyle="1" w:styleId="1862866ACD8C46B895930ACBE892A628">
    <w:name w:val="1862866ACD8C46B895930ACBE892A628"/>
    <w:rsid w:val="00FE7EB4"/>
  </w:style>
  <w:style w:type="paragraph" w:customStyle="1" w:styleId="79CDBDA983F948C9A4E4AE8DD5CF60C9">
    <w:name w:val="79CDBDA983F948C9A4E4AE8DD5CF60C9"/>
    <w:rsid w:val="00FE7EB4"/>
  </w:style>
  <w:style w:type="paragraph" w:customStyle="1" w:styleId="8B50A2CA7097445A800941881CD1A35C">
    <w:name w:val="8B50A2CA7097445A800941881CD1A35C"/>
    <w:rsid w:val="00FE7EB4"/>
  </w:style>
  <w:style w:type="paragraph" w:customStyle="1" w:styleId="90EF4B872C054DD9AFD50ADFF1340E1D">
    <w:name w:val="90EF4B872C054DD9AFD50ADFF1340E1D"/>
    <w:rsid w:val="00FE7EB4"/>
  </w:style>
  <w:style w:type="paragraph" w:customStyle="1" w:styleId="4FBD45678FF64C5C985DB6FB40E3FBF6">
    <w:name w:val="4FBD45678FF64C5C985DB6FB40E3FBF6"/>
    <w:rsid w:val="00FE7EB4"/>
  </w:style>
  <w:style w:type="paragraph" w:customStyle="1" w:styleId="FDEB0CF7662243729D39E00B34153824">
    <w:name w:val="FDEB0CF7662243729D39E00B34153824"/>
    <w:rsid w:val="00FE7EB4"/>
  </w:style>
  <w:style w:type="paragraph" w:customStyle="1" w:styleId="4CC43C9F11C24284A7532684AC5321C5">
    <w:name w:val="4CC43C9F11C24284A7532684AC5321C5"/>
    <w:rsid w:val="00FE7EB4"/>
  </w:style>
  <w:style w:type="paragraph" w:customStyle="1" w:styleId="32BBEF170D634885882594BA2898F372">
    <w:name w:val="32BBEF170D634885882594BA2898F372"/>
    <w:rsid w:val="00FE7EB4"/>
  </w:style>
  <w:style w:type="paragraph" w:customStyle="1" w:styleId="E3260C147271428CBB70A593F167208D">
    <w:name w:val="E3260C147271428CBB70A593F167208D"/>
    <w:rsid w:val="00FE7EB4"/>
  </w:style>
  <w:style w:type="paragraph" w:customStyle="1" w:styleId="427C42DFF8894FD9B92D7C5BEA4134BF">
    <w:name w:val="427C42DFF8894FD9B92D7C5BEA4134BF"/>
    <w:rsid w:val="00FE7EB4"/>
  </w:style>
  <w:style w:type="paragraph" w:customStyle="1" w:styleId="8C440C88D640418C8BB6960C8293BE35">
    <w:name w:val="8C440C88D640418C8BB6960C8293BE35"/>
    <w:rsid w:val="00FE7EB4"/>
  </w:style>
  <w:style w:type="paragraph" w:customStyle="1" w:styleId="3343A38D0AF94625A0443DFBB1D86701">
    <w:name w:val="3343A38D0AF94625A0443DFBB1D86701"/>
    <w:rsid w:val="00FE7EB4"/>
  </w:style>
  <w:style w:type="paragraph" w:customStyle="1" w:styleId="99604BC1B0104C5B935713A40BB3DF19">
    <w:name w:val="99604BC1B0104C5B935713A40BB3DF19"/>
    <w:rsid w:val="00FE7EB4"/>
  </w:style>
  <w:style w:type="paragraph" w:customStyle="1" w:styleId="CC3362A219424CBEBB569C6A9EBA5DD3">
    <w:name w:val="CC3362A219424CBEBB569C6A9EBA5DD3"/>
    <w:rsid w:val="00FE7EB4"/>
  </w:style>
  <w:style w:type="paragraph" w:customStyle="1" w:styleId="5F6AEE4E193E4909A526713F3949E4D9">
    <w:name w:val="5F6AEE4E193E4909A526713F3949E4D9"/>
    <w:rsid w:val="00FE7EB4"/>
  </w:style>
  <w:style w:type="paragraph" w:customStyle="1" w:styleId="9F5EF2DBA2834D1AB99780A97106CFD2">
    <w:name w:val="9F5EF2DBA2834D1AB99780A97106CFD2"/>
    <w:rsid w:val="00FE7EB4"/>
  </w:style>
  <w:style w:type="paragraph" w:customStyle="1" w:styleId="34B3B2E65A5545CF8F1DFC279950436A">
    <w:name w:val="34B3B2E65A5545CF8F1DFC279950436A"/>
    <w:rsid w:val="00FE7EB4"/>
  </w:style>
  <w:style w:type="paragraph" w:customStyle="1" w:styleId="A7BD853559EF435FABC5C9FA8EA9FD97">
    <w:name w:val="A7BD853559EF435FABC5C9FA8EA9FD97"/>
    <w:rsid w:val="00FE7EB4"/>
  </w:style>
  <w:style w:type="paragraph" w:customStyle="1" w:styleId="ECFC37F46A614F9AB61EA8DBE5DE65A4">
    <w:name w:val="ECFC37F46A614F9AB61EA8DBE5DE65A4"/>
    <w:rsid w:val="00FE7EB4"/>
  </w:style>
  <w:style w:type="paragraph" w:customStyle="1" w:styleId="CEAF81366A2946D58C04E30188C19AAA">
    <w:name w:val="CEAF81366A2946D58C04E30188C19AAA"/>
    <w:rsid w:val="00FE7EB4"/>
  </w:style>
  <w:style w:type="paragraph" w:customStyle="1" w:styleId="756DEC8B89F74C3CAA72FBF19A3BBE3B">
    <w:name w:val="756DEC8B89F74C3CAA72FBF19A3BBE3B"/>
    <w:rsid w:val="00FE7EB4"/>
  </w:style>
  <w:style w:type="paragraph" w:customStyle="1" w:styleId="AA8150F4126D4289B9C9DCE330D2F54F">
    <w:name w:val="AA8150F4126D4289B9C9DCE330D2F54F"/>
    <w:rsid w:val="00FE7EB4"/>
  </w:style>
  <w:style w:type="paragraph" w:customStyle="1" w:styleId="D6AA68CDAD6B45948251436AB8AF0C02">
    <w:name w:val="D6AA68CDAD6B45948251436AB8AF0C02"/>
    <w:rsid w:val="00FE7EB4"/>
  </w:style>
  <w:style w:type="paragraph" w:customStyle="1" w:styleId="67381D19BC85464382B9CE6FDFBE3772">
    <w:name w:val="67381D19BC85464382B9CE6FDFBE3772"/>
    <w:rsid w:val="00FE7EB4"/>
  </w:style>
  <w:style w:type="paragraph" w:customStyle="1" w:styleId="A4D5C1CF04DD4CFAA9A5667F328E6176">
    <w:name w:val="A4D5C1CF04DD4CFAA9A5667F328E6176"/>
    <w:rsid w:val="00FE7EB4"/>
  </w:style>
  <w:style w:type="paragraph" w:customStyle="1" w:styleId="030A45AC575540BC8006D969E0DF1729">
    <w:name w:val="030A45AC575540BC8006D969E0DF1729"/>
    <w:rsid w:val="00FE7EB4"/>
  </w:style>
  <w:style w:type="paragraph" w:customStyle="1" w:styleId="D070B98871AC45DC82056B0C62F24846">
    <w:name w:val="D070B98871AC45DC82056B0C62F24846"/>
    <w:rsid w:val="00FE7EB4"/>
  </w:style>
  <w:style w:type="paragraph" w:customStyle="1" w:styleId="28094BDE3BFC4DC88E3D8AA614277B4D">
    <w:name w:val="28094BDE3BFC4DC88E3D8AA614277B4D"/>
    <w:rsid w:val="00FE7EB4"/>
  </w:style>
  <w:style w:type="paragraph" w:customStyle="1" w:styleId="6C42664D14994CA39E11237FEDD8AEDC">
    <w:name w:val="6C42664D14994CA39E11237FEDD8AEDC"/>
    <w:rsid w:val="00FE7EB4"/>
  </w:style>
  <w:style w:type="paragraph" w:customStyle="1" w:styleId="66C7575EF5004984813D0E0C0B6AA4DD">
    <w:name w:val="66C7575EF5004984813D0E0C0B6AA4DD"/>
    <w:rsid w:val="00FE7EB4"/>
  </w:style>
  <w:style w:type="paragraph" w:customStyle="1" w:styleId="A0E75CD65EC248CEAD4D5ED20A28725A">
    <w:name w:val="A0E75CD65EC248CEAD4D5ED20A28725A"/>
    <w:rsid w:val="00FE7EB4"/>
  </w:style>
  <w:style w:type="paragraph" w:customStyle="1" w:styleId="7082C1364BCD4F63869D87D2880055AE">
    <w:name w:val="7082C1364BCD4F63869D87D2880055AE"/>
    <w:rsid w:val="00FE7EB4"/>
  </w:style>
  <w:style w:type="paragraph" w:customStyle="1" w:styleId="2A1B36A255684DDDB5B40E62CC6318C5">
    <w:name w:val="2A1B36A255684DDDB5B40E62CC6318C5"/>
    <w:rsid w:val="00FE7EB4"/>
  </w:style>
  <w:style w:type="paragraph" w:customStyle="1" w:styleId="AEF19683491C4DABAF1201B53D52D7EB">
    <w:name w:val="AEF19683491C4DABAF1201B53D52D7EB"/>
    <w:rsid w:val="00FE7EB4"/>
  </w:style>
  <w:style w:type="paragraph" w:customStyle="1" w:styleId="D73164EEFD424D2286784FCA62EA8328">
    <w:name w:val="D73164EEFD424D2286784FCA62EA8328"/>
    <w:rsid w:val="00FE7EB4"/>
  </w:style>
  <w:style w:type="paragraph" w:customStyle="1" w:styleId="B6FEFA9B6182421C985D29CB683AF88C">
    <w:name w:val="B6FEFA9B6182421C985D29CB683AF88C"/>
    <w:rsid w:val="00FE7EB4"/>
  </w:style>
  <w:style w:type="paragraph" w:customStyle="1" w:styleId="132ECB496187457B83E6A0C4EA16CD52">
    <w:name w:val="132ECB496187457B83E6A0C4EA16CD52"/>
    <w:rsid w:val="00FE7EB4"/>
  </w:style>
  <w:style w:type="paragraph" w:customStyle="1" w:styleId="ABB3AF5F9B674CAF91873752B3CA9B13">
    <w:name w:val="ABB3AF5F9B674CAF91873752B3CA9B13"/>
    <w:rsid w:val="00FE7EB4"/>
  </w:style>
  <w:style w:type="paragraph" w:customStyle="1" w:styleId="D68AB25511C54492AAE020E5800151C9">
    <w:name w:val="D68AB25511C54492AAE020E5800151C9"/>
    <w:rsid w:val="00FE7EB4"/>
  </w:style>
  <w:style w:type="paragraph" w:customStyle="1" w:styleId="664605BDED3243E89A6F0CA6591A23F8">
    <w:name w:val="664605BDED3243E89A6F0CA6591A23F8"/>
    <w:rsid w:val="00FE7EB4"/>
  </w:style>
  <w:style w:type="paragraph" w:customStyle="1" w:styleId="88B39C434F27427B8E5E431283E5BBC1">
    <w:name w:val="88B39C434F27427B8E5E431283E5BBC1"/>
    <w:rsid w:val="00FE7EB4"/>
  </w:style>
  <w:style w:type="paragraph" w:customStyle="1" w:styleId="DD8A46AECBA94317BCC1F7C304E03F58">
    <w:name w:val="DD8A46AECBA94317BCC1F7C304E03F58"/>
    <w:rsid w:val="00FE7EB4"/>
  </w:style>
  <w:style w:type="paragraph" w:customStyle="1" w:styleId="1CB16A6DBC2B419A9C626B9306F783B2">
    <w:name w:val="1CB16A6DBC2B419A9C626B9306F783B2"/>
    <w:rsid w:val="00FE7EB4"/>
  </w:style>
  <w:style w:type="paragraph" w:customStyle="1" w:styleId="4CEF8B4B3CDF4827A249074153DB08FF">
    <w:name w:val="4CEF8B4B3CDF4827A249074153DB08FF"/>
    <w:rsid w:val="00FE7EB4"/>
  </w:style>
  <w:style w:type="paragraph" w:customStyle="1" w:styleId="49DDF66D83C2479B8A8A59284E09258D">
    <w:name w:val="49DDF66D83C2479B8A8A59284E09258D"/>
    <w:rsid w:val="00FE7EB4"/>
  </w:style>
  <w:style w:type="paragraph" w:customStyle="1" w:styleId="E8AB9AF3C5334422950804358731D89A">
    <w:name w:val="E8AB9AF3C5334422950804358731D89A"/>
    <w:rsid w:val="00FE7EB4"/>
  </w:style>
  <w:style w:type="paragraph" w:customStyle="1" w:styleId="6DCF4F9011C4433B9B158CA635AB048E">
    <w:name w:val="6DCF4F9011C4433B9B158CA635AB048E"/>
    <w:rsid w:val="00FE7EB4"/>
  </w:style>
  <w:style w:type="paragraph" w:customStyle="1" w:styleId="8613FA1BF7914B74BABEF71E0A19EA74">
    <w:name w:val="8613FA1BF7914B74BABEF71E0A19EA74"/>
    <w:rsid w:val="00FE7EB4"/>
  </w:style>
  <w:style w:type="paragraph" w:customStyle="1" w:styleId="D621A62BC81C4134A3469AA256A33341">
    <w:name w:val="D621A62BC81C4134A3469AA256A33341"/>
    <w:rsid w:val="00FE7EB4"/>
  </w:style>
  <w:style w:type="paragraph" w:customStyle="1" w:styleId="B58C272361CD41A7B8B317F6A6C2FECA">
    <w:name w:val="B58C272361CD41A7B8B317F6A6C2FECA"/>
    <w:rsid w:val="00FE7EB4"/>
  </w:style>
  <w:style w:type="paragraph" w:customStyle="1" w:styleId="8EEC5C890648470E885D122369CA1834">
    <w:name w:val="8EEC5C890648470E885D122369CA1834"/>
    <w:rsid w:val="00FE7EB4"/>
  </w:style>
  <w:style w:type="paragraph" w:customStyle="1" w:styleId="E7E8C024D3CC4ABE81CCAE47D7A95901">
    <w:name w:val="E7E8C024D3CC4ABE81CCAE47D7A95901"/>
    <w:rsid w:val="00FE7EB4"/>
  </w:style>
  <w:style w:type="paragraph" w:customStyle="1" w:styleId="FABE7E5338C642BB9D329DBCF7F831E4">
    <w:name w:val="FABE7E5338C642BB9D329DBCF7F831E4"/>
    <w:rsid w:val="00FE7EB4"/>
  </w:style>
  <w:style w:type="paragraph" w:customStyle="1" w:styleId="EAB69D334D1D4A64B7758607876F153C">
    <w:name w:val="EAB69D334D1D4A64B7758607876F153C"/>
    <w:rsid w:val="00FE7EB4"/>
  </w:style>
  <w:style w:type="paragraph" w:customStyle="1" w:styleId="0EF18652D6864ED0B387CB4ED63B4E2E">
    <w:name w:val="0EF18652D6864ED0B387CB4ED63B4E2E"/>
    <w:rsid w:val="00FE7EB4"/>
  </w:style>
  <w:style w:type="paragraph" w:customStyle="1" w:styleId="C8EFAFE478594367A038604A9DC4A261">
    <w:name w:val="C8EFAFE478594367A038604A9DC4A261"/>
    <w:rsid w:val="00FE7EB4"/>
  </w:style>
  <w:style w:type="paragraph" w:customStyle="1" w:styleId="8ED45298B6EA4595AF9D3EE2A11AAB39">
    <w:name w:val="8ED45298B6EA4595AF9D3EE2A11AAB39"/>
    <w:rsid w:val="00FE7EB4"/>
  </w:style>
  <w:style w:type="paragraph" w:customStyle="1" w:styleId="03A5C30E2D984E84BDB59FDA59884DF4">
    <w:name w:val="03A5C30E2D984E84BDB59FDA59884DF4"/>
    <w:rsid w:val="00FE7EB4"/>
  </w:style>
  <w:style w:type="paragraph" w:customStyle="1" w:styleId="346B0E73CB214EF5B33428A873E4415E">
    <w:name w:val="346B0E73CB214EF5B33428A873E4415E"/>
    <w:rsid w:val="00FE7EB4"/>
  </w:style>
  <w:style w:type="paragraph" w:customStyle="1" w:styleId="99A6505DE008427E9A65F742362C5E65">
    <w:name w:val="99A6505DE008427E9A65F742362C5E65"/>
    <w:rsid w:val="00FE7EB4"/>
  </w:style>
  <w:style w:type="paragraph" w:customStyle="1" w:styleId="8468094866C04FD2BC205FC8937303F4">
    <w:name w:val="8468094866C04FD2BC205FC8937303F4"/>
    <w:rsid w:val="00FE7EB4"/>
  </w:style>
  <w:style w:type="paragraph" w:customStyle="1" w:styleId="517A90B60DFE44B5BA6A8EFDC1703C23">
    <w:name w:val="517A90B60DFE44B5BA6A8EFDC1703C23"/>
    <w:rsid w:val="00FE7EB4"/>
  </w:style>
  <w:style w:type="paragraph" w:customStyle="1" w:styleId="85007B34868F4314B3506B9C5E86EA22">
    <w:name w:val="85007B34868F4314B3506B9C5E86EA22"/>
    <w:rsid w:val="00FE7EB4"/>
  </w:style>
  <w:style w:type="paragraph" w:customStyle="1" w:styleId="68C5D8FDAFF24AD18A441CE111344430">
    <w:name w:val="68C5D8FDAFF24AD18A441CE111344430"/>
    <w:rsid w:val="00FE7EB4"/>
  </w:style>
  <w:style w:type="paragraph" w:customStyle="1" w:styleId="A514396C6CB6404CB61E543BFEE96A70">
    <w:name w:val="A514396C6CB6404CB61E543BFEE96A70"/>
    <w:rsid w:val="00FE7EB4"/>
  </w:style>
  <w:style w:type="paragraph" w:customStyle="1" w:styleId="30FFC636D63C4BB48123E7B3BA197848">
    <w:name w:val="30FFC636D63C4BB48123E7B3BA197848"/>
    <w:rsid w:val="00FE7EB4"/>
  </w:style>
  <w:style w:type="paragraph" w:customStyle="1" w:styleId="8E0ACC8BA8B64896BFDFAE8630E3BDB3">
    <w:name w:val="8E0ACC8BA8B64896BFDFAE8630E3BDB3"/>
    <w:rsid w:val="00FE7EB4"/>
  </w:style>
  <w:style w:type="paragraph" w:customStyle="1" w:styleId="04FAA2007EE0484A9164AA159CF0EBC4">
    <w:name w:val="04FAA2007EE0484A9164AA159CF0EBC4"/>
    <w:rsid w:val="00FE7EB4"/>
  </w:style>
  <w:style w:type="paragraph" w:customStyle="1" w:styleId="1FF60617FBB04997A15CEABD1B53466A">
    <w:name w:val="1FF60617FBB04997A15CEABD1B53466A"/>
    <w:rsid w:val="00FE7EB4"/>
  </w:style>
  <w:style w:type="paragraph" w:customStyle="1" w:styleId="CCDCC2E098DE4BE990DEB1ECDA90259C">
    <w:name w:val="CCDCC2E098DE4BE990DEB1ECDA90259C"/>
    <w:rsid w:val="00FE7EB4"/>
  </w:style>
  <w:style w:type="paragraph" w:customStyle="1" w:styleId="A334A78258FB4A0DB429AB51C0DE4AF2">
    <w:name w:val="A334A78258FB4A0DB429AB51C0DE4AF2"/>
    <w:rsid w:val="00FE7EB4"/>
  </w:style>
  <w:style w:type="paragraph" w:customStyle="1" w:styleId="38959C1E28B74A648218B9B35880C6BA">
    <w:name w:val="38959C1E28B74A648218B9B35880C6BA"/>
    <w:rsid w:val="00FE7EB4"/>
  </w:style>
  <w:style w:type="paragraph" w:customStyle="1" w:styleId="C487207AFE2E4BBD8DEAA89BC7C5D493">
    <w:name w:val="C487207AFE2E4BBD8DEAA89BC7C5D493"/>
    <w:rsid w:val="00FE7EB4"/>
  </w:style>
  <w:style w:type="paragraph" w:customStyle="1" w:styleId="D90A8BCF1D0F4E9E9577BEB36D0A7D94">
    <w:name w:val="D90A8BCF1D0F4E9E9577BEB36D0A7D94"/>
    <w:rsid w:val="00FE7EB4"/>
  </w:style>
  <w:style w:type="paragraph" w:customStyle="1" w:styleId="94EBC309983D405796C8623F8AA2877C">
    <w:name w:val="94EBC309983D405796C8623F8AA2877C"/>
    <w:rsid w:val="00FE7EB4"/>
  </w:style>
  <w:style w:type="paragraph" w:customStyle="1" w:styleId="79A1A4FEDB254B528431659E5774F8C2">
    <w:name w:val="79A1A4FEDB254B528431659E5774F8C2"/>
    <w:rsid w:val="00FE7EB4"/>
  </w:style>
  <w:style w:type="paragraph" w:customStyle="1" w:styleId="161D0A37E8C247D5B8ECB05C63222288">
    <w:name w:val="161D0A37E8C247D5B8ECB05C63222288"/>
    <w:rsid w:val="00FE7EB4"/>
  </w:style>
  <w:style w:type="paragraph" w:customStyle="1" w:styleId="5027592BBB6B4C778641FD820A11F410">
    <w:name w:val="5027592BBB6B4C778641FD820A11F410"/>
    <w:rsid w:val="00FE7EB4"/>
  </w:style>
  <w:style w:type="paragraph" w:customStyle="1" w:styleId="9E4654CB9E1247469FA127DD3EAAB479">
    <w:name w:val="9E4654CB9E1247469FA127DD3EAAB479"/>
    <w:rsid w:val="00FE7EB4"/>
  </w:style>
  <w:style w:type="paragraph" w:customStyle="1" w:styleId="602285D75A12408E9B54E2EF006ECC02">
    <w:name w:val="602285D75A12408E9B54E2EF006ECC02"/>
    <w:rsid w:val="00FE7EB4"/>
  </w:style>
  <w:style w:type="paragraph" w:customStyle="1" w:styleId="F8DBDA89DD474839BE0ED50411A675DB">
    <w:name w:val="F8DBDA89DD474839BE0ED50411A675DB"/>
    <w:rsid w:val="00FE7EB4"/>
  </w:style>
  <w:style w:type="paragraph" w:customStyle="1" w:styleId="E03FD03FB48440E4B25B6B25EF765D6F">
    <w:name w:val="E03FD03FB48440E4B25B6B25EF765D6F"/>
    <w:rsid w:val="00FE7EB4"/>
  </w:style>
  <w:style w:type="paragraph" w:customStyle="1" w:styleId="E283002F141F4041A3536E728DFFE424">
    <w:name w:val="E283002F141F4041A3536E728DFFE424"/>
    <w:rsid w:val="00FE7EB4"/>
  </w:style>
  <w:style w:type="paragraph" w:customStyle="1" w:styleId="A6C7736CA40143E2B7613FEFDE7EBE92">
    <w:name w:val="A6C7736CA40143E2B7613FEFDE7EBE92"/>
    <w:rsid w:val="00FE7EB4"/>
  </w:style>
  <w:style w:type="paragraph" w:customStyle="1" w:styleId="0E68149ECA07434F8F473C28B6B4C65D">
    <w:name w:val="0E68149ECA07434F8F473C28B6B4C65D"/>
    <w:rsid w:val="00FE7EB4"/>
  </w:style>
  <w:style w:type="paragraph" w:customStyle="1" w:styleId="21CBD18939F94D0DB51613B7703E740C">
    <w:name w:val="21CBD18939F94D0DB51613B7703E740C"/>
    <w:rsid w:val="00FE7EB4"/>
  </w:style>
  <w:style w:type="paragraph" w:customStyle="1" w:styleId="B243CD07B6B3450A84FF2BA879A815B3">
    <w:name w:val="B243CD07B6B3450A84FF2BA879A815B3"/>
    <w:rsid w:val="00FE7EB4"/>
  </w:style>
  <w:style w:type="paragraph" w:customStyle="1" w:styleId="AAB89CCAB7AF4A55913D2E57557C8A14">
    <w:name w:val="AAB89CCAB7AF4A55913D2E57557C8A14"/>
    <w:rsid w:val="00FE7EB4"/>
  </w:style>
  <w:style w:type="paragraph" w:customStyle="1" w:styleId="AFDEAEF479D94367A148C677CB12C922">
    <w:name w:val="AFDEAEF479D94367A148C677CB12C922"/>
    <w:rsid w:val="00FE7EB4"/>
  </w:style>
  <w:style w:type="paragraph" w:customStyle="1" w:styleId="F6FE726A3B944B65A4E6949EB9C26ABD">
    <w:name w:val="F6FE726A3B944B65A4E6949EB9C26ABD"/>
    <w:rsid w:val="00FE7EB4"/>
  </w:style>
  <w:style w:type="paragraph" w:customStyle="1" w:styleId="483722CE6AC144C0A2FB43E0DFF8D143">
    <w:name w:val="483722CE6AC144C0A2FB43E0DFF8D143"/>
    <w:rsid w:val="00FE7EB4"/>
  </w:style>
  <w:style w:type="paragraph" w:customStyle="1" w:styleId="D6D870D78E24445B8DEB7D87BD9E582F">
    <w:name w:val="D6D870D78E24445B8DEB7D87BD9E582F"/>
    <w:rsid w:val="00FE7EB4"/>
  </w:style>
  <w:style w:type="paragraph" w:customStyle="1" w:styleId="C78988020C7E4402A26B10D634E93030">
    <w:name w:val="C78988020C7E4402A26B10D634E93030"/>
    <w:rsid w:val="00FE7EB4"/>
  </w:style>
  <w:style w:type="paragraph" w:customStyle="1" w:styleId="B3CCD6BE2049424FA0B3ABAE0262E049">
    <w:name w:val="B3CCD6BE2049424FA0B3ABAE0262E049"/>
    <w:rsid w:val="00FE7EB4"/>
  </w:style>
  <w:style w:type="paragraph" w:customStyle="1" w:styleId="74694D87E74F4CB6BF8DEE7ADC2B27F9">
    <w:name w:val="74694D87E74F4CB6BF8DEE7ADC2B27F9"/>
    <w:rsid w:val="00FE7EB4"/>
  </w:style>
  <w:style w:type="paragraph" w:customStyle="1" w:styleId="E4FE17F88D5441E4880F878140F9F499">
    <w:name w:val="E4FE17F88D5441E4880F878140F9F499"/>
    <w:rsid w:val="00FE7EB4"/>
  </w:style>
  <w:style w:type="paragraph" w:customStyle="1" w:styleId="8C40D472416F4761B93286873EC8E846">
    <w:name w:val="8C40D472416F4761B93286873EC8E846"/>
    <w:rsid w:val="00FE7EB4"/>
  </w:style>
  <w:style w:type="paragraph" w:customStyle="1" w:styleId="BB991CFCBAAC4499A4483F87193ADBCA">
    <w:name w:val="BB991CFCBAAC4499A4483F87193ADBCA"/>
    <w:rsid w:val="00FE7EB4"/>
  </w:style>
  <w:style w:type="paragraph" w:customStyle="1" w:styleId="27053B8AF8994BE1A57BDCEEF294ED9C">
    <w:name w:val="27053B8AF8994BE1A57BDCEEF294ED9C"/>
    <w:rsid w:val="00FE7EB4"/>
  </w:style>
  <w:style w:type="paragraph" w:customStyle="1" w:styleId="39C8332E9CF2450DB56A4A6BC74DE1F0">
    <w:name w:val="39C8332E9CF2450DB56A4A6BC74DE1F0"/>
    <w:rsid w:val="00FE7EB4"/>
  </w:style>
  <w:style w:type="paragraph" w:customStyle="1" w:styleId="28DC24661E344264A15044449CD092D8">
    <w:name w:val="28DC24661E344264A15044449CD092D8"/>
    <w:rsid w:val="00FE7EB4"/>
  </w:style>
  <w:style w:type="paragraph" w:customStyle="1" w:styleId="6B4B9D692A1141399448769E8C056FB9">
    <w:name w:val="6B4B9D692A1141399448769E8C056FB9"/>
    <w:rsid w:val="00FE7EB4"/>
  </w:style>
  <w:style w:type="paragraph" w:customStyle="1" w:styleId="D0501AD97DED42F18AD8478D76A18F8D">
    <w:name w:val="D0501AD97DED42F18AD8478D76A18F8D"/>
    <w:rsid w:val="00FE7EB4"/>
  </w:style>
  <w:style w:type="paragraph" w:customStyle="1" w:styleId="9B8B7E99BD014CC796E88003BE2E401F">
    <w:name w:val="9B8B7E99BD014CC796E88003BE2E401F"/>
    <w:rsid w:val="00FE7EB4"/>
  </w:style>
  <w:style w:type="paragraph" w:customStyle="1" w:styleId="308889108662404B9D793C1343B1A171">
    <w:name w:val="308889108662404B9D793C1343B1A171"/>
    <w:rsid w:val="00FE7EB4"/>
  </w:style>
  <w:style w:type="paragraph" w:customStyle="1" w:styleId="8296A37DA6104402B41E9C81D8E8F232">
    <w:name w:val="8296A37DA6104402B41E9C81D8E8F232"/>
    <w:rsid w:val="00FE7EB4"/>
  </w:style>
  <w:style w:type="paragraph" w:customStyle="1" w:styleId="DE325E24F3BD4250955097F134F4D090">
    <w:name w:val="DE325E24F3BD4250955097F134F4D090"/>
    <w:rsid w:val="00FE7EB4"/>
  </w:style>
  <w:style w:type="paragraph" w:customStyle="1" w:styleId="D4DB987A9AF5478D86B2F2F01A6B354E">
    <w:name w:val="D4DB987A9AF5478D86B2F2F01A6B354E"/>
    <w:rsid w:val="00FE7EB4"/>
  </w:style>
  <w:style w:type="paragraph" w:customStyle="1" w:styleId="2D9FBA189F104F2691A5606A0566E4FF">
    <w:name w:val="2D9FBA189F104F2691A5606A0566E4FF"/>
    <w:rsid w:val="00FE7EB4"/>
  </w:style>
  <w:style w:type="paragraph" w:customStyle="1" w:styleId="14161207CEFE4810AC654D3223E60F63">
    <w:name w:val="14161207CEFE4810AC654D3223E60F63"/>
    <w:rsid w:val="00FE7EB4"/>
  </w:style>
  <w:style w:type="paragraph" w:customStyle="1" w:styleId="B73C2DB38B974DB38B1D667E2A7CB544">
    <w:name w:val="B73C2DB38B974DB38B1D667E2A7CB544"/>
    <w:rsid w:val="00FE7EB4"/>
  </w:style>
  <w:style w:type="paragraph" w:customStyle="1" w:styleId="1EA5BBD4024741ED9B9AD0B13ED554DD">
    <w:name w:val="1EA5BBD4024741ED9B9AD0B13ED554DD"/>
    <w:rsid w:val="00FE7EB4"/>
  </w:style>
  <w:style w:type="paragraph" w:customStyle="1" w:styleId="9F1B36C99D4D4039886C841D3FAA324D">
    <w:name w:val="9F1B36C99D4D4039886C841D3FAA324D"/>
    <w:rsid w:val="00FE7EB4"/>
  </w:style>
  <w:style w:type="paragraph" w:customStyle="1" w:styleId="FCB6730B98D148EAAC1BF5622EC42A97">
    <w:name w:val="FCB6730B98D148EAAC1BF5622EC42A97"/>
    <w:rsid w:val="00FE7EB4"/>
  </w:style>
  <w:style w:type="paragraph" w:customStyle="1" w:styleId="84F38723BE114DA89DA64F598F56567F">
    <w:name w:val="84F38723BE114DA89DA64F598F56567F"/>
    <w:rsid w:val="00FE7EB4"/>
  </w:style>
  <w:style w:type="paragraph" w:customStyle="1" w:styleId="11B0123C33944B8099E98F6018951774">
    <w:name w:val="11B0123C33944B8099E98F6018951774"/>
    <w:rsid w:val="00FE7EB4"/>
  </w:style>
  <w:style w:type="paragraph" w:customStyle="1" w:styleId="2600A69362144148989781B4400DBEE8">
    <w:name w:val="2600A69362144148989781B4400DBEE8"/>
    <w:rsid w:val="00FE7EB4"/>
  </w:style>
  <w:style w:type="paragraph" w:customStyle="1" w:styleId="9F8CFDF9E00842FC8037AB4AC2AD68CC">
    <w:name w:val="9F8CFDF9E00842FC8037AB4AC2AD68CC"/>
    <w:rsid w:val="00FE7EB4"/>
  </w:style>
  <w:style w:type="paragraph" w:customStyle="1" w:styleId="D89EC93067CE4CF1B28AC7136A11E0C9">
    <w:name w:val="D89EC93067CE4CF1B28AC7136A11E0C9"/>
    <w:rsid w:val="00FE7EB4"/>
  </w:style>
  <w:style w:type="paragraph" w:customStyle="1" w:styleId="2914843067374BE8B19B7649BEA47ADC">
    <w:name w:val="2914843067374BE8B19B7649BEA47ADC"/>
    <w:rsid w:val="00FE7EB4"/>
  </w:style>
  <w:style w:type="paragraph" w:customStyle="1" w:styleId="4009A9ACF66D4E4497C3509F507DB010">
    <w:name w:val="4009A9ACF66D4E4497C3509F507DB010"/>
    <w:rsid w:val="00FE7EB4"/>
  </w:style>
  <w:style w:type="paragraph" w:customStyle="1" w:styleId="B96FFAEC7034416DB86E65BB5FB5459D">
    <w:name w:val="B96FFAEC7034416DB86E65BB5FB5459D"/>
    <w:rsid w:val="00FE7EB4"/>
  </w:style>
  <w:style w:type="paragraph" w:customStyle="1" w:styleId="185DF1FAF22840C492457F99FF6545B2">
    <w:name w:val="185DF1FAF22840C492457F99FF6545B2"/>
    <w:rsid w:val="00FE7EB4"/>
  </w:style>
  <w:style w:type="paragraph" w:customStyle="1" w:styleId="82275B96F80C4337A801D6AE56A87D78">
    <w:name w:val="82275B96F80C4337A801D6AE56A87D78"/>
    <w:rsid w:val="00FE7EB4"/>
  </w:style>
  <w:style w:type="paragraph" w:customStyle="1" w:styleId="F4FF78469D894274A640E874F65AE16E">
    <w:name w:val="F4FF78469D894274A640E874F65AE16E"/>
    <w:rsid w:val="00FE7EB4"/>
  </w:style>
  <w:style w:type="paragraph" w:customStyle="1" w:styleId="505CF3686CEF45B1841D6DA6B28E6C32">
    <w:name w:val="505CF3686CEF45B1841D6DA6B28E6C32"/>
    <w:rsid w:val="00FE7EB4"/>
  </w:style>
  <w:style w:type="paragraph" w:customStyle="1" w:styleId="BF268BC40DB6469D8148AEE6FAF01963">
    <w:name w:val="BF268BC40DB6469D8148AEE6FAF01963"/>
    <w:rsid w:val="00FE7EB4"/>
  </w:style>
  <w:style w:type="paragraph" w:customStyle="1" w:styleId="A99581B5E1E441BBB0E947AB51A0BB02">
    <w:name w:val="A99581B5E1E441BBB0E947AB51A0BB02"/>
    <w:rsid w:val="00FE7EB4"/>
  </w:style>
  <w:style w:type="paragraph" w:customStyle="1" w:styleId="849EBACB151140FBABE39112AF245871">
    <w:name w:val="849EBACB151140FBABE39112AF245871"/>
    <w:rsid w:val="00FE7EB4"/>
  </w:style>
  <w:style w:type="paragraph" w:customStyle="1" w:styleId="33B00D7D4D084D7B88C5B03B4F031207">
    <w:name w:val="33B00D7D4D084D7B88C5B03B4F031207"/>
    <w:rsid w:val="00FE7EB4"/>
  </w:style>
  <w:style w:type="paragraph" w:customStyle="1" w:styleId="A15580586A67422892241EEE59784CEC">
    <w:name w:val="A15580586A67422892241EEE59784CEC"/>
    <w:rsid w:val="00FE7EB4"/>
  </w:style>
  <w:style w:type="paragraph" w:customStyle="1" w:styleId="2D5C21D02EE54A2B8BDBD6E1CE55BD4C">
    <w:name w:val="2D5C21D02EE54A2B8BDBD6E1CE55BD4C"/>
    <w:rsid w:val="00FE7EB4"/>
  </w:style>
  <w:style w:type="paragraph" w:customStyle="1" w:styleId="ADE012A482814093B18FFB5FE5ECC4BB">
    <w:name w:val="ADE012A482814093B18FFB5FE5ECC4BB"/>
    <w:rsid w:val="00FE7EB4"/>
  </w:style>
  <w:style w:type="paragraph" w:customStyle="1" w:styleId="67DB6349258041C0A2E1F0F0AE754D68">
    <w:name w:val="67DB6349258041C0A2E1F0F0AE754D68"/>
    <w:rsid w:val="00FE7EB4"/>
  </w:style>
  <w:style w:type="paragraph" w:customStyle="1" w:styleId="332508427147429884DBFD8B8AC57065">
    <w:name w:val="332508427147429884DBFD8B8AC57065"/>
    <w:rsid w:val="00FE7EB4"/>
  </w:style>
  <w:style w:type="paragraph" w:customStyle="1" w:styleId="48DCF737203048AA9D4C822E82EE73A4">
    <w:name w:val="48DCF737203048AA9D4C822E82EE73A4"/>
    <w:rsid w:val="00FE7EB4"/>
  </w:style>
  <w:style w:type="paragraph" w:customStyle="1" w:styleId="6352E44F98C54D3A8634875E70AB1AF4">
    <w:name w:val="6352E44F98C54D3A8634875E70AB1AF4"/>
    <w:rsid w:val="00FE7EB4"/>
  </w:style>
  <w:style w:type="paragraph" w:customStyle="1" w:styleId="604F1DC4C82647D8ABA69EF0BABDAC57">
    <w:name w:val="604F1DC4C82647D8ABA69EF0BABDAC57"/>
    <w:rsid w:val="00FE7EB4"/>
  </w:style>
  <w:style w:type="paragraph" w:customStyle="1" w:styleId="390BD25527194C2D9601108E166E66C7">
    <w:name w:val="390BD25527194C2D9601108E166E66C7"/>
    <w:rsid w:val="00FE7EB4"/>
  </w:style>
  <w:style w:type="paragraph" w:customStyle="1" w:styleId="85DCA53289EA477DB4D5507BA2D09284">
    <w:name w:val="85DCA53289EA477DB4D5507BA2D09284"/>
    <w:rsid w:val="00FE7EB4"/>
  </w:style>
  <w:style w:type="paragraph" w:customStyle="1" w:styleId="61127B64F43C4395BE39EFF1E32088AC">
    <w:name w:val="61127B64F43C4395BE39EFF1E32088AC"/>
    <w:rsid w:val="00FE7EB4"/>
  </w:style>
  <w:style w:type="paragraph" w:customStyle="1" w:styleId="43FDFFA46FB64FEBA5B03F366481C143">
    <w:name w:val="43FDFFA46FB64FEBA5B03F366481C143"/>
    <w:rsid w:val="00FE7EB4"/>
  </w:style>
  <w:style w:type="paragraph" w:customStyle="1" w:styleId="C908B1E33A2640AEBB280122DC84697B">
    <w:name w:val="C908B1E33A2640AEBB280122DC84697B"/>
    <w:rsid w:val="00FE7EB4"/>
  </w:style>
  <w:style w:type="paragraph" w:customStyle="1" w:styleId="6EF7F26BF7084E859EC8B3BCDF2914AC">
    <w:name w:val="6EF7F26BF7084E859EC8B3BCDF2914AC"/>
    <w:rsid w:val="00FE7EB4"/>
  </w:style>
  <w:style w:type="paragraph" w:customStyle="1" w:styleId="6979CF1B1CE547B7B0B2CAFA49698F13">
    <w:name w:val="6979CF1B1CE547B7B0B2CAFA49698F13"/>
    <w:rsid w:val="00FE7EB4"/>
  </w:style>
  <w:style w:type="paragraph" w:customStyle="1" w:styleId="F302C274655E4AFB9D971B3CB7226FA3">
    <w:name w:val="F302C274655E4AFB9D971B3CB7226FA3"/>
    <w:rsid w:val="00FE7EB4"/>
  </w:style>
  <w:style w:type="paragraph" w:customStyle="1" w:styleId="F6405C11F8C14FB092D3A9BC8C7D9A1C">
    <w:name w:val="F6405C11F8C14FB092D3A9BC8C7D9A1C"/>
    <w:rsid w:val="00FE7EB4"/>
  </w:style>
  <w:style w:type="paragraph" w:customStyle="1" w:styleId="8CCE6927559742F891DFEA879E52CE3F">
    <w:name w:val="8CCE6927559742F891DFEA879E52CE3F"/>
    <w:rsid w:val="00FE7EB4"/>
  </w:style>
  <w:style w:type="paragraph" w:customStyle="1" w:styleId="7918ABFA47CF45E7AE29E29DDFD772E2">
    <w:name w:val="7918ABFA47CF45E7AE29E29DDFD772E2"/>
    <w:rsid w:val="00FE7EB4"/>
  </w:style>
  <w:style w:type="paragraph" w:customStyle="1" w:styleId="C7231CD093B64FA9AE44754A6FBC2E36">
    <w:name w:val="C7231CD093B64FA9AE44754A6FBC2E36"/>
    <w:rsid w:val="00FE7EB4"/>
  </w:style>
  <w:style w:type="paragraph" w:customStyle="1" w:styleId="CD1247D6584543B08FBC224943C4C95E">
    <w:name w:val="CD1247D6584543B08FBC224943C4C95E"/>
    <w:rsid w:val="00FE7EB4"/>
  </w:style>
  <w:style w:type="paragraph" w:customStyle="1" w:styleId="2D6B8E482EC64BEF9FECAB64B7AE2624">
    <w:name w:val="2D6B8E482EC64BEF9FECAB64B7AE2624"/>
    <w:rsid w:val="00FE7EB4"/>
  </w:style>
  <w:style w:type="paragraph" w:customStyle="1" w:styleId="F9B07D317A994A1C8246619E49F2FEDF">
    <w:name w:val="F9B07D317A994A1C8246619E49F2FEDF"/>
    <w:rsid w:val="00FE7EB4"/>
  </w:style>
  <w:style w:type="paragraph" w:customStyle="1" w:styleId="EBA0A7E3764C4F60AEC87DC982C62D59">
    <w:name w:val="EBA0A7E3764C4F60AEC87DC982C62D59"/>
    <w:rsid w:val="00FE7EB4"/>
  </w:style>
  <w:style w:type="paragraph" w:customStyle="1" w:styleId="1898C4AF3FA44B0C88259CD397741AF7">
    <w:name w:val="1898C4AF3FA44B0C88259CD397741AF7"/>
    <w:rsid w:val="00FE7EB4"/>
  </w:style>
  <w:style w:type="paragraph" w:customStyle="1" w:styleId="2E11E83631C54C91B6035AC51B1CB09C">
    <w:name w:val="2E11E83631C54C91B6035AC51B1CB09C"/>
    <w:rsid w:val="00FE7EB4"/>
  </w:style>
  <w:style w:type="paragraph" w:customStyle="1" w:styleId="3BC9AB42BE4346D08F6656BB6752AF18">
    <w:name w:val="3BC9AB42BE4346D08F6656BB6752AF18"/>
    <w:rsid w:val="00FE7EB4"/>
  </w:style>
  <w:style w:type="paragraph" w:customStyle="1" w:styleId="E6F4CD3EA478403AB7955FEC97DFD709">
    <w:name w:val="E6F4CD3EA478403AB7955FEC97DFD709"/>
    <w:rsid w:val="00FE7EB4"/>
  </w:style>
  <w:style w:type="paragraph" w:customStyle="1" w:styleId="D2F5689737544A76B657A2FFD32227FA">
    <w:name w:val="D2F5689737544A76B657A2FFD32227FA"/>
    <w:rsid w:val="00FE7EB4"/>
  </w:style>
  <w:style w:type="paragraph" w:customStyle="1" w:styleId="FF8C493B37DF4C8097C189CA863351C3">
    <w:name w:val="FF8C493B37DF4C8097C189CA863351C3"/>
    <w:rsid w:val="00FE7EB4"/>
  </w:style>
  <w:style w:type="paragraph" w:customStyle="1" w:styleId="821F8E6D926A4B71943DD6C685E7DD93">
    <w:name w:val="821F8E6D926A4B71943DD6C685E7DD93"/>
    <w:rsid w:val="00FE7EB4"/>
  </w:style>
  <w:style w:type="paragraph" w:customStyle="1" w:styleId="7FF65351205A445DBB8953672DEE7950">
    <w:name w:val="7FF65351205A445DBB8953672DEE7950"/>
    <w:rsid w:val="00FE7EB4"/>
  </w:style>
  <w:style w:type="paragraph" w:customStyle="1" w:styleId="43BB284AA2524F649CD393CA4B49232E">
    <w:name w:val="43BB284AA2524F649CD393CA4B49232E"/>
    <w:rsid w:val="00FE7EB4"/>
  </w:style>
  <w:style w:type="paragraph" w:customStyle="1" w:styleId="E20B461D53364C07BADF06156225E980">
    <w:name w:val="E20B461D53364C07BADF06156225E980"/>
    <w:rsid w:val="00FE7EB4"/>
  </w:style>
  <w:style w:type="paragraph" w:customStyle="1" w:styleId="A4EAFB28BC754D3BB05DDFEE6B8A0FD7">
    <w:name w:val="A4EAFB28BC754D3BB05DDFEE6B8A0FD7"/>
    <w:rsid w:val="00FE7EB4"/>
  </w:style>
  <w:style w:type="paragraph" w:customStyle="1" w:styleId="C2D710E2C2324DD29061CD3BE43E5F3B">
    <w:name w:val="C2D710E2C2324DD29061CD3BE43E5F3B"/>
    <w:rsid w:val="00FE7EB4"/>
  </w:style>
  <w:style w:type="paragraph" w:customStyle="1" w:styleId="25322AB65A2B43609D8EE6BDCAB0FF01">
    <w:name w:val="25322AB65A2B43609D8EE6BDCAB0FF01"/>
    <w:rsid w:val="00FE7EB4"/>
  </w:style>
  <w:style w:type="paragraph" w:customStyle="1" w:styleId="D739DBC97CEA4E00B6708BEF40338622">
    <w:name w:val="D739DBC97CEA4E00B6708BEF40338622"/>
    <w:rsid w:val="002E4E62"/>
  </w:style>
  <w:style w:type="paragraph" w:customStyle="1" w:styleId="5511F67B4FD34D90A74E51467DE3F24B">
    <w:name w:val="5511F67B4FD34D90A74E51467DE3F24B"/>
    <w:rsid w:val="002E4E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5764A5E0CC56478E57FDA2358D3F65" ma:contentTypeVersion="13" ma:contentTypeDescription="Create a new document." ma:contentTypeScope="" ma:versionID="b4109ced7873b0dd8a0866df1fb78c7a">
  <xsd:schema xmlns:xsd="http://www.w3.org/2001/XMLSchema" xmlns:xs="http://www.w3.org/2001/XMLSchema" xmlns:p="http://schemas.microsoft.com/office/2006/metadata/properties" xmlns:ns3="de1ee0b2-d2a4-4e0d-a94e-1613427e8cbd" xmlns:ns4="165ba65d-e73c-4a96-bb60-4448de41d36e" targetNamespace="http://schemas.microsoft.com/office/2006/metadata/properties" ma:root="true" ma:fieldsID="7e19b2adb3711e297842aac3828e7adf" ns3:_="" ns4:_="">
    <xsd:import namespace="de1ee0b2-d2a4-4e0d-a94e-1613427e8cbd"/>
    <xsd:import namespace="165ba65d-e73c-4a96-bb60-4448de41d3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ee0b2-d2a4-4e0d-a94e-1613427e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5ba65d-e73c-4a96-bb60-4448de41d36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0B4358-47EF-4672-B6B6-F547DFFD27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C86649-65A3-4CE7-B1BE-00F3DCD9DDD3}">
  <ds:schemaRefs>
    <ds:schemaRef ds:uri="http://purl.org/dc/elements/1.1/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purl.org/dc/terms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165ba65d-e73c-4a96-bb60-4448de41d36e"/>
    <ds:schemaRef ds:uri="de1ee0b2-d2a4-4e0d-a94e-1613427e8cbd"/>
  </ds:schemaRefs>
</ds:datastoreItem>
</file>

<file path=customXml/itemProps3.xml><?xml version="1.0" encoding="utf-8"?>
<ds:datastoreItem xmlns:ds="http://schemas.openxmlformats.org/officeDocument/2006/customXml" ds:itemID="{21CF6229-A472-401C-99EC-E4436B95F0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1ee0b2-d2a4-4e0d-a94e-1613427e8cbd"/>
    <ds:schemaRef ds:uri="165ba65d-e73c-4a96-bb60-4448de41d3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7BAB04-FAFF-4248-AEDB-60C394CE4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ED1503CE-41CD-4914-811D-3D807D4043FD.dotx</Template>
  <TotalTime>1</TotalTime>
  <Pages>10</Pages>
  <Words>1754</Words>
  <Characters>10002</Characters>
  <Application>Microsoft Office Word</Application>
  <DocSecurity>4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Process Innovation</Company>
  <LinksUpToDate>false</LinksUpToDate>
  <CharactersWithSpaces>11733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Louise Donaghy</dc:creator>
  <cp:lastModifiedBy>Louise Donaghy</cp:lastModifiedBy>
  <cp:revision>2</cp:revision>
  <cp:lastPrinted>2014-11-25T16:03:00Z</cp:lastPrinted>
  <dcterms:created xsi:type="dcterms:W3CDTF">2020-06-05T07:19:00Z</dcterms:created>
  <dcterms:modified xsi:type="dcterms:W3CDTF">2020-06-05T07:19:00Z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0x010100695764A5E0CC56478E57FDA2358D3F65</vt:lpwstr>
  </property>
</Properties>
</file>